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EC3C5" w14:textId="77777777" w:rsidR="00881E36" w:rsidRPr="00E77AAA" w:rsidRDefault="0091194B" w:rsidP="008722D2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jc w:val="center"/>
        <w:rPr>
          <w:rFonts w:cs="David"/>
          <w:b/>
          <w:bCs/>
          <w:sz w:val="28"/>
          <w:szCs w:val="28"/>
          <w:u w:val="single"/>
          <w:rtl/>
        </w:rPr>
      </w:pPr>
      <w:r w:rsidRPr="00E77AAA">
        <w:rPr>
          <w:rFonts w:ascii="MS Sans Serif" w:hAnsi="MS Sans Serif" w:cs="David Transparent" w:hint="cs"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50EA06" wp14:editId="2B2EC40B">
                <wp:simplePos x="0" y="0"/>
                <wp:positionH relativeFrom="column">
                  <wp:posOffset>-275962</wp:posOffset>
                </wp:positionH>
                <wp:positionV relativeFrom="paragraph">
                  <wp:posOffset>-164496</wp:posOffset>
                </wp:positionV>
                <wp:extent cx="1171575" cy="234176"/>
                <wp:effectExtent l="0" t="0" r="28575" b="13970"/>
                <wp:wrapNone/>
                <wp:docPr id="1" name="תיבת טקסט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2341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9DED1" w14:textId="77777777" w:rsidR="00673944" w:rsidRDefault="0091194B" w:rsidP="008722D2">
                            <w:r>
                              <w:rPr>
                                <w:rFonts w:hint="cs"/>
                                <w:rtl/>
                              </w:rPr>
                              <w:t>יוני</w:t>
                            </w:r>
                            <w:r w:rsidR="00E72A3D">
                              <w:rPr>
                                <w:rFonts w:hint="cs"/>
                                <w:rtl/>
                              </w:rPr>
                              <w:t xml:space="preserve"> 202</w:t>
                            </w:r>
                            <w:r w:rsidR="008722D2">
                              <w:rPr>
                                <w:rFonts w:hint="cs"/>
                                <w:rtl/>
                              </w:rPr>
                              <w:t>1</w:t>
                            </w:r>
                            <w:r w:rsidR="00E72A3D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8722D2">
                              <w:rPr>
                                <w:rFonts w:hint="cs"/>
                                <w:rtl/>
                              </w:rPr>
                              <w:t xml:space="preserve"> תשפ"א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EAFDE9" id="_x0000_t202" coordsize="21600,21600" o:spt="202" path="m,l,21600r21600,l21600,xe">
                <v:stroke joinstyle="miter"/>
                <v:path gradientshapeok="t" o:connecttype="rect"/>
              </v:shapetype>
              <v:shape id="תיבת טקסט 1" o:spid="_x0000_s1026" type="#_x0000_t202" style="position:absolute;left:0;text-align:left;margin-left:-21.75pt;margin-top:-12.95pt;width:92.25pt;height:18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" fillcolor="white [3201]" strokecolor="white [3212]" strokeweight=".5pt">
                <v:textbox>
                  <w:txbxContent>
                    <w:p w:rsidR="00673944" w:rsidRDefault="0091194B" w:rsidP="008722D2">
                      <w:r>
                        <w:rPr>
                          <w:rFonts w:hint="cs"/>
                          <w:rtl/>
                        </w:rPr>
                        <w:t>יוני</w:t>
                      </w:r>
                      <w:r w:rsidR="00E72A3D">
                        <w:rPr>
                          <w:rFonts w:hint="cs"/>
                          <w:rtl/>
                        </w:rPr>
                        <w:t xml:space="preserve"> 202</w:t>
                      </w:r>
                      <w:r w:rsidR="008722D2">
                        <w:rPr>
                          <w:rFonts w:hint="cs"/>
                          <w:rtl/>
                        </w:rPr>
                        <w:t>1</w:t>
                      </w:r>
                      <w:r w:rsidR="00E72A3D">
                        <w:rPr>
                          <w:rFonts w:hint="cs"/>
                          <w:rtl/>
                        </w:rPr>
                        <w:t xml:space="preserve"> </w:t>
                      </w:r>
                      <w:r w:rsidR="008722D2">
                        <w:rPr>
                          <w:rFonts w:hint="cs"/>
                          <w:rtl/>
                        </w:rPr>
                        <w:t xml:space="preserve"> תשפ"א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881E36" w:rsidRPr="00E77AAA">
        <w:rPr>
          <w:rFonts w:cs="David" w:hint="cs"/>
          <w:b/>
          <w:bCs/>
          <w:sz w:val="28"/>
          <w:szCs w:val="28"/>
          <w:u w:val="single"/>
          <w:rtl/>
        </w:rPr>
        <w:t xml:space="preserve">להורי התלמידים העולים לכיתות </w:t>
      </w:r>
      <w:r w:rsidR="00122645" w:rsidRPr="00E77AAA">
        <w:rPr>
          <w:rFonts w:cs="David" w:hint="cs"/>
          <w:b/>
          <w:bCs/>
          <w:sz w:val="28"/>
          <w:szCs w:val="28"/>
          <w:u w:val="single"/>
          <w:rtl/>
        </w:rPr>
        <w:t>ד</w:t>
      </w:r>
      <w:r w:rsidR="00881E36" w:rsidRPr="00E77AAA">
        <w:rPr>
          <w:rFonts w:cs="David" w:hint="cs"/>
          <w:b/>
          <w:bCs/>
          <w:sz w:val="28"/>
          <w:szCs w:val="28"/>
          <w:u w:val="single"/>
          <w:rtl/>
        </w:rPr>
        <w:t>'</w:t>
      </w:r>
      <w:r w:rsidR="00893DFC" w:rsidRPr="00E77AAA"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  <w:r w:rsidR="00881E36" w:rsidRPr="00E77AAA">
        <w:rPr>
          <w:rFonts w:cs="David"/>
          <w:b/>
          <w:bCs/>
          <w:sz w:val="28"/>
          <w:szCs w:val="28"/>
          <w:u w:val="single"/>
          <w:rtl/>
        </w:rPr>
        <w:t>–</w:t>
      </w:r>
      <w:r w:rsidR="00893DFC" w:rsidRPr="00E77AAA">
        <w:rPr>
          <w:rFonts w:cs="David" w:hint="cs"/>
          <w:b/>
          <w:bCs/>
          <w:sz w:val="28"/>
          <w:szCs w:val="28"/>
          <w:u w:val="single"/>
          <w:rtl/>
        </w:rPr>
        <w:t xml:space="preserve"> תש</w:t>
      </w:r>
      <w:r w:rsidR="00015271">
        <w:rPr>
          <w:rFonts w:cs="David" w:hint="cs"/>
          <w:b/>
          <w:bCs/>
          <w:sz w:val="28"/>
          <w:szCs w:val="28"/>
          <w:u w:val="single"/>
          <w:rtl/>
        </w:rPr>
        <w:t>פ"</w:t>
      </w:r>
      <w:r w:rsidR="008722D2">
        <w:rPr>
          <w:rFonts w:cs="David" w:hint="cs"/>
          <w:b/>
          <w:bCs/>
          <w:sz w:val="28"/>
          <w:szCs w:val="28"/>
          <w:u w:val="single"/>
          <w:rtl/>
        </w:rPr>
        <w:t>ב</w:t>
      </w:r>
    </w:p>
    <w:p w14:paraId="2DE92ED7" w14:textId="77777777" w:rsidR="00881E36" w:rsidRPr="00881E36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"/>
          <w:sz w:val="8"/>
          <w:szCs w:val="2"/>
          <w:rtl/>
        </w:rPr>
      </w:pPr>
      <w:r>
        <w:rPr>
          <w:rFonts w:ascii="MS Sans Serif" w:hAnsi="MS Sans Serif" w:cs="David"/>
          <w:sz w:val="28"/>
          <w:szCs w:val="28"/>
          <w:rtl/>
        </w:rPr>
        <w:softHyphen/>
      </w:r>
      <w:r>
        <w:rPr>
          <w:rFonts w:ascii="MS Sans Serif" w:hAnsi="MS Sans Serif" w:cs="David" w:hint="cs"/>
          <w:sz w:val="28"/>
          <w:szCs w:val="28"/>
          <w:rtl/>
        </w:rPr>
        <w:softHyphen/>
      </w:r>
      <w:r>
        <w:rPr>
          <w:rFonts w:ascii="MS Sans Serif" w:hAnsi="MS Sans Serif" w:cs="David" w:hint="cs"/>
          <w:sz w:val="28"/>
          <w:szCs w:val="28"/>
          <w:rtl/>
        </w:rPr>
        <w:softHyphen/>
      </w:r>
      <w:r>
        <w:rPr>
          <w:rFonts w:ascii="MS Sans Serif" w:hAnsi="MS Sans Serif" w:cs="David" w:hint="cs"/>
          <w:sz w:val="28"/>
          <w:szCs w:val="28"/>
          <w:rtl/>
        </w:rPr>
        <w:softHyphen/>
      </w:r>
      <w:r>
        <w:rPr>
          <w:rFonts w:ascii="MS Sans Serif" w:hAnsi="MS Sans Serif" w:cs="David" w:hint="cs"/>
          <w:sz w:val="28"/>
          <w:szCs w:val="28"/>
          <w:rtl/>
        </w:rPr>
        <w:softHyphen/>
      </w:r>
      <w:r>
        <w:rPr>
          <w:rFonts w:ascii="MS Sans Serif" w:hAnsi="MS Sans Serif" w:cs="David" w:hint="cs"/>
          <w:sz w:val="28"/>
          <w:szCs w:val="28"/>
          <w:rtl/>
        </w:rPr>
        <w:softHyphen/>
      </w:r>
    </w:p>
    <w:p w14:paraId="65B6B283" w14:textId="77777777" w:rsidR="00881E36" w:rsidRPr="006C2240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שלום רב!</w:t>
      </w:r>
    </w:p>
    <w:p w14:paraId="2CEB4593" w14:textId="77777777" w:rsidR="00881E36" w:rsidRPr="006C2240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לקראת שנת הלימודים הבאה הנכם מתבקשים מראש לרכוש את הציוד הלימודי</w:t>
      </w:r>
    </w:p>
    <w:p w14:paraId="58D8E727" w14:textId="77777777" w:rsidR="00881E36" w:rsidRPr="006C2240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המפורט להלן:</w:t>
      </w:r>
    </w:p>
    <w:p w14:paraId="14289957" w14:textId="77777777" w:rsidR="00881E36" w:rsidRPr="006C2240" w:rsidRDefault="00881E36" w:rsidP="0091194B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Pr="006C2240">
        <w:rPr>
          <w:rFonts w:ascii="MS Sans Serif" w:hAnsi="MS Sans Serif" w:cs="David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Pr="006C2240">
        <w:rPr>
          <w:rFonts w:ascii="MS Sans Serif" w:hAnsi="MS Sans Serif" w:cs="David" w:hint="cs"/>
          <w:sz w:val="24"/>
          <w:szCs w:val="24"/>
          <w:rtl/>
        </w:rPr>
        <w:softHyphen/>
      </w:r>
      <w:r w:rsidR="00893DFC" w:rsidRPr="006C2240">
        <w:rPr>
          <w:rFonts w:ascii="MS Sans Serif" w:hAnsi="MS Sans Serif" w:cs="David" w:hint="cs"/>
          <w:sz w:val="24"/>
          <w:szCs w:val="24"/>
          <w:rtl/>
        </w:rPr>
        <w:t>1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0 מחברות של 14 שורות (40 דף)   </w:t>
      </w:r>
    </w:p>
    <w:p w14:paraId="748F4DBC" w14:textId="77777777" w:rsidR="00881E36" w:rsidRPr="006C2240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right="360"/>
        <w:jc w:val="lowKashida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 xml:space="preserve">1  </w:t>
      </w:r>
      <w:r w:rsidRPr="006C2240">
        <w:rPr>
          <w:rFonts w:ascii="MS Sans Serif" w:hAnsi="MS Sans Serif" w:cs="David" w:hint="cs"/>
          <w:b/>
          <w:bCs/>
          <w:sz w:val="24"/>
          <w:szCs w:val="24"/>
          <w:rtl/>
        </w:rPr>
        <w:t>י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ומן לתלמיד (עבה שיש בו עמוד לכל יום עם תאריכים עברי ולועזי)                       </w:t>
      </w:r>
    </w:p>
    <w:p w14:paraId="38A608CD" w14:textId="77777777" w:rsidR="00881E36" w:rsidRPr="006C2240" w:rsidRDefault="00893DFC" w:rsidP="00893DFC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right="360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 xml:space="preserve">2  </w:t>
      </w:r>
      <w:r w:rsidR="00881E36" w:rsidRPr="006C2240">
        <w:rPr>
          <w:rFonts w:ascii="MS Sans Serif" w:hAnsi="MS Sans Serif" w:cs="David" w:hint="cs"/>
          <w:sz w:val="24"/>
          <w:szCs w:val="24"/>
          <w:rtl/>
        </w:rPr>
        <w:t xml:space="preserve">מחברות משובצות  לחשבון (40 דף)  </w:t>
      </w:r>
      <w:r w:rsidR="00881E36" w:rsidRPr="006C2240">
        <w:rPr>
          <w:rFonts w:ascii="Arial" w:hAnsi="Arial" w:cs="David"/>
          <w:sz w:val="24"/>
          <w:szCs w:val="24"/>
          <w:rtl/>
        </w:rPr>
        <w:t>.</w:t>
      </w:r>
    </w:p>
    <w:p w14:paraId="54AC82B4" w14:textId="77777777" w:rsidR="00881E36" w:rsidRPr="006C2240" w:rsidRDefault="00893DFC" w:rsidP="00893DFC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right="375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 xml:space="preserve">3  </w:t>
      </w:r>
      <w:r w:rsidR="00881E36" w:rsidRPr="006C2240">
        <w:rPr>
          <w:rFonts w:ascii="MS Sans Serif" w:hAnsi="MS Sans Serif" w:cs="David" w:hint="cs"/>
          <w:sz w:val="24"/>
          <w:szCs w:val="24"/>
          <w:rtl/>
        </w:rPr>
        <w:t>חבילות דפי פוליו שורות</w:t>
      </w:r>
    </w:p>
    <w:p w14:paraId="791F123F" w14:textId="77777777" w:rsidR="00881E36" w:rsidRPr="006C2240" w:rsidRDefault="00881E36" w:rsidP="00893DFC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right="375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 xml:space="preserve">1    קלסר טבעות גודל פוליו </w:t>
      </w:r>
    </w:p>
    <w:p w14:paraId="380BF971" w14:textId="77777777" w:rsidR="00881E36" w:rsidRPr="006C2240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-    עטיפות לספרים ומחברות (שקופות)</w:t>
      </w:r>
    </w:p>
    <w:p w14:paraId="3E6D35F3" w14:textId="77777777" w:rsidR="00881E36" w:rsidRPr="006C2240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-    מדבקות לציון, שם התלמיד</w:t>
      </w:r>
    </w:p>
    <w:p w14:paraId="7EBB7334" w14:textId="77777777" w:rsidR="00881E36" w:rsidRPr="006C2240" w:rsidRDefault="00881E36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-   תיקיה לשמירת דפי עבודה</w:t>
      </w:r>
    </w:p>
    <w:p w14:paraId="783FA07A" w14:textId="77777777" w:rsidR="0004729D" w:rsidRPr="006C2240" w:rsidRDefault="0004729D" w:rsidP="00881E36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rPr>
          <w:rFonts w:ascii="MS Sans Serif" w:hAnsi="MS Sans Serif" w:cs="David"/>
          <w:sz w:val="24"/>
          <w:szCs w:val="24"/>
          <w:u w:val="single"/>
          <w:rtl/>
        </w:rPr>
      </w:pPr>
      <w:r w:rsidRPr="006C2240">
        <w:rPr>
          <w:rFonts w:ascii="MS Sans Serif" w:hAnsi="MS Sans Serif" w:cs="David" w:hint="cs"/>
          <w:sz w:val="24"/>
          <w:szCs w:val="24"/>
          <w:u w:val="single"/>
          <w:rtl/>
        </w:rPr>
        <w:t xml:space="preserve">מילון כיס עברי </w:t>
      </w:r>
      <w:proofErr w:type="spellStart"/>
      <w:r w:rsidRPr="006C2240">
        <w:rPr>
          <w:rFonts w:ascii="MS Sans Serif" w:hAnsi="MS Sans Serif" w:cs="David" w:hint="cs"/>
          <w:sz w:val="24"/>
          <w:szCs w:val="24"/>
          <w:u w:val="single"/>
          <w:rtl/>
        </w:rPr>
        <w:t>עברי</w:t>
      </w:r>
      <w:proofErr w:type="spellEnd"/>
    </w:p>
    <w:p w14:paraId="3BFC5BA3" w14:textId="77777777" w:rsidR="00881E36" w:rsidRPr="006C2240" w:rsidRDefault="00881E36" w:rsidP="006C2240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u w:val="single"/>
          <w:rtl/>
        </w:rPr>
        <w:t xml:space="preserve">מחשבון קסיו  </w:t>
      </w:r>
    </w:p>
    <w:p w14:paraId="5B5444AB" w14:textId="77777777" w:rsidR="00881E36" w:rsidRPr="006C2240" w:rsidRDefault="00881E36" w:rsidP="00881E36">
      <w:pPr>
        <w:pStyle w:val="1"/>
        <w:spacing w:before="0" w:after="0" w:line="360" w:lineRule="auto"/>
        <w:rPr>
          <w:rFonts w:cs="David"/>
          <w:sz w:val="24"/>
          <w:szCs w:val="24"/>
          <w:u w:val="single"/>
          <w:rtl/>
        </w:rPr>
      </w:pPr>
      <w:r w:rsidRPr="006C2240">
        <w:rPr>
          <w:rFonts w:cs="David" w:hint="cs"/>
          <w:sz w:val="24"/>
          <w:szCs w:val="24"/>
          <w:u w:val="single"/>
          <w:rtl/>
        </w:rPr>
        <w:t>כלי כתיבה</w:t>
      </w:r>
    </w:p>
    <w:p w14:paraId="4ADB46C3" w14:textId="77777777" w:rsidR="00881E36" w:rsidRPr="006C2240" w:rsidRDefault="00881E36" w:rsidP="00DE1AA2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עפרונות</w:t>
      </w:r>
      <w:r w:rsidRPr="006C2240">
        <w:rPr>
          <w:rFonts w:ascii="MS Sans Serif" w:hAnsi="MS Sans Serif" w:cs="David" w:hint="cs"/>
          <w:sz w:val="24"/>
          <w:szCs w:val="24"/>
          <w:rtl/>
        </w:rPr>
        <w:tab/>
      </w:r>
    </w:p>
    <w:p w14:paraId="59367D3B" w14:textId="77777777" w:rsidR="00881E36" w:rsidRPr="006C2240" w:rsidRDefault="00881E36" w:rsidP="00893DFC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מחק</w:t>
      </w:r>
      <w:r w:rsidRPr="006C2240">
        <w:rPr>
          <w:rFonts w:ascii="MS Sans Serif" w:hAnsi="MS Sans Serif" w:cs="David" w:hint="cs"/>
          <w:sz w:val="24"/>
          <w:szCs w:val="24"/>
          <w:rtl/>
        </w:rPr>
        <w:tab/>
        <w:t xml:space="preserve">                          </w:t>
      </w:r>
      <w:r w:rsidR="00893DFC" w:rsidRPr="006C2240">
        <w:rPr>
          <w:rFonts w:ascii="MS Sans Serif" w:hAnsi="MS Sans Serif" w:cs="David" w:hint="cs"/>
          <w:sz w:val="24"/>
          <w:szCs w:val="24"/>
          <w:rtl/>
        </w:rPr>
        <w:t>1 חב' שמרדפים</w:t>
      </w:r>
    </w:p>
    <w:p w14:paraId="1A6F2AD6" w14:textId="77777777" w:rsidR="00881E36" w:rsidRPr="006C2240" w:rsidRDefault="00881E36" w:rsidP="00881E36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 xml:space="preserve">מחדד(רצוי מיכל חידוד)              </w:t>
      </w:r>
      <w:r w:rsidR="006E5308">
        <w:rPr>
          <w:rFonts w:ascii="MS Sans Serif" w:hAnsi="MS Sans Serif" w:cs="David" w:hint="cs"/>
          <w:sz w:val="24"/>
          <w:szCs w:val="24"/>
          <w:rtl/>
        </w:rPr>
        <w:t xml:space="preserve">    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 1    קלסר פוליו</w:t>
      </w:r>
    </w:p>
    <w:p w14:paraId="35CB0485" w14:textId="77777777" w:rsidR="00881E36" w:rsidRPr="006C2240" w:rsidRDefault="00881E36" w:rsidP="000A79FA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סרגל</w:t>
      </w:r>
      <w:r w:rsidRPr="006C2240">
        <w:rPr>
          <w:rFonts w:ascii="MS Sans Serif" w:hAnsi="MS Sans Serif" w:cs="David" w:hint="cs"/>
          <w:sz w:val="24"/>
          <w:szCs w:val="24"/>
          <w:rtl/>
        </w:rPr>
        <w:tab/>
      </w:r>
      <w:r w:rsidRPr="006C2240">
        <w:rPr>
          <w:rFonts w:ascii="MS Sans Serif" w:hAnsi="MS Sans Serif" w:cs="David" w:hint="cs"/>
          <w:sz w:val="24"/>
          <w:szCs w:val="24"/>
          <w:rtl/>
        </w:rPr>
        <w:tab/>
      </w:r>
      <w:r w:rsidR="000A79FA" w:rsidRPr="006C2240">
        <w:rPr>
          <w:rFonts w:ascii="MS Sans Serif" w:hAnsi="MS Sans Serif" w:cs="David" w:hint="cs"/>
          <w:sz w:val="24"/>
          <w:szCs w:val="24"/>
          <w:rtl/>
        </w:rPr>
        <w:t xml:space="preserve">                     1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   חבילת  עפרונות צבעוניים           </w:t>
      </w:r>
    </w:p>
    <w:p w14:paraId="487945AC" w14:textId="77777777" w:rsidR="00881E36" w:rsidRPr="006C2240" w:rsidRDefault="00881E36" w:rsidP="000A79FA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מד זווי</w:t>
      </w:r>
      <w:r w:rsidRPr="006C2240">
        <w:rPr>
          <w:rFonts w:ascii="MS Sans Serif" w:hAnsi="MS Sans Serif" w:cs="David" w:hint="eastAsia"/>
          <w:sz w:val="24"/>
          <w:szCs w:val="24"/>
          <w:rtl/>
        </w:rPr>
        <w:t>ת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                                       </w:t>
      </w:r>
      <w:r w:rsidR="006E5308">
        <w:rPr>
          <w:rFonts w:ascii="MS Sans Serif" w:hAnsi="MS Sans Serif" w:cs="David" w:hint="cs"/>
          <w:sz w:val="24"/>
          <w:szCs w:val="24"/>
          <w:rtl/>
        </w:rPr>
        <w:t xml:space="preserve">     </w:t>
      </w:r>
      <w:r w:rsidRPr="006C2240">
        <w:rPr>
          <w:rFonts w:ascii="MS Sans Serif" w:hAnsi="MS Sans Serif" w:cs="David" w:hint="cs"/>
          <w:sz w:val="24"/>
          <w:szCs w:val="24"/>
          <w:rtl/>
        </w:rPr>
        <w:t>1   חבילת טושים דקים</w:t>
      </w:r>
    </w:p>
    <w:p w14:paraId="6F72ABC7" w14:textId="77777777" w:rsidR="00881E36" w:rsidRPr="006C2240" w:rsidRDefault="00DE1AA2" w:rsidP="00E77AAA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 xml:space="preserve"> סרגל </w:t>
      </w:r>
      <w:r w:rsidR="00881E36" w:rsidRPr="006C2240">
        <w:rPr>
          <w:rFonts w:ascii="MS Sans Serif" w:hAnsi="MS Sans Serif" w:cs="David" w:hint="cs"/>
          <w:sz w:val="24"/>
          <w:szCs w:val="24"/>
          <w:rtl/>
        </w:rPr>
        <w:t xml:space="preserve">משולש              </w:t>
      </w:r>
      <w:r w:rsidR="00E77AAA" w:rsidRPr="006C2240">
        <w:rPr>
          <w:rFonts w:ascii="MS Sans Serif" w:hAnsi="MS Sans Serif" w:cs="David" w:hint="cs"/>
          <w:sz w:val="24"/>
          <w:szCs w:val="24"/>
          <w:rtl/>
        </w:rPr>
        <w:t xml:space="preserve">                    </w:t>
      </w:r>
      <w:r w:rsidR="006E5308">
        <w:rPr>
          <w:rFonts w:ascii="MS Sans Serif" w:hAnsi="MS Sans Serif" w:cs="David" w:hint="cs"/>
          <w:sz w:val="24"/>
          <w:szCs w:val="24"/>
          <w:rtl/>
        </w:rPr>
        <w:t xml:space="preserve">     </w:t>
      </w:r>
      <w:r w:rsidR="00E77AAA" w:rsidRPr="006C2240">
        <w:rPr>
          <w:rFonts w:ascii="MS Sans Serif" w:hAnsi="MS Sans Serif" w:cs="David" w:hint="cs"/>
          <w:sz w:val="24"/>
          <w:szCs w:val="24"/>
          <w:rtl/>
        </w:rPr>
        <w:t xml:space="preserve">  מספריים        </w:t>
      </w:r>
    </w:p>
    <w:p w14:paraId="1D34D866" w14:textId="77777777" w:rsidR="00881E36" w:rsidRPr="006C2240" w:rsidRDefault="000A79FA" w:rsidP="006E5308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 xml:space="preserve"> דבק סטיק                                </w:t>
      </w:r>
      <w:r w:rsidR="006E5308">
        <w:rPr>
          <w:rFonts w:ascii="MS Sans Serif" w:hAnsi="MS Sans Serif" w:cs="David" w:hint="cs"/>
          <w:sz w:val="24"/>
          <w:szCs w:val="24"/>
          <w:rtl/>
        </w:rPr>
        <w:t xml:space="preserve">        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3 </w:t>
      </w:r>
      <w:r w:rsidR="00881E36" w:rsidRPr="006C2240">
        <w:rPr>
          <w:rFonts w:ascii="MS Sans Serif" w:hAnsi="MS Sans Serif" w:cs="David" w:hint="cs"/>
          <w:sz w:val="24"/>
          <w:szCs w:val="24"/>
          <w:rtl/>
        </w:rPr>
        <w:t xml:space="preserve"> טושים מדגישים (מרקרים)</w:t>
      </w:r>
    </w:p>
    <w:p w14:paraId="0F5E7223" w14:textId="77777777" w:rsidR="00881E36" w:rsidRPr="006C2240" w:rsidRDefault="00881E36" w:rsidP="00E77AAA">
      <w:pPr>
        <w:numPr>
          <w:ilvl w:val="2"/>
          <w:numId w:val="0"/>
        </w:numPr>
        <w:tabs>
          <w:tab w:val="num" w:pos="1980"/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240" w:lineRule="auto"/>
        <w:ind w:left="1979" w:hanging="357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שדכן סיכות</w:t>
      </w:r>
      <w:r w:rsidR="000A79FA" w:rsidRPr="006C2240">
        <w:rPr>
          <w:rFonts w:ascii="MS Sans Serif" w:hAnsi="MS Sans Serif" w:cs="David" w:hint="cs"/>
          <w:sz w:val="24"/>
          <w:szCs w:val="24"/>
          <w:rtl/>
        </w:rPr>
        <w:t xml:space="preserve">                                          </w:t>
      </w:r>
    </w:p>
    <w:p w14:paraId="354D5B38" w14:textId="77777777" w:rsidR="00881E36" w:rsidRPr="006C2240" w:rsidRDefault="00881E36" w:rsidP="00881E36">
      <w:pPr>
        <w:pStyle w:val="1"/>
        <w:spacing w:before="0" w:after="0" w:line="360" w:lineRule="auto"/>
        <w:rPr>
          <w:rFonts w:cs="David"/>
          <w:sz w:val="24"/>
          <w:szCs w:val="24"/>
          <w:u w:val="single"/>
          <w:rtl/>
        </w:rPr>
      </w:pPr>
      <w:r w:rsidRPr="006C2240">
        <w:rPr>
          <w:rFonts w:cs="David" w:hint="cs"/>
          <w:sz w:val="24"/>
          <w:szCs w:val="24"/>
          <w:u w:val="single"/>
          <w:rtl/>
        </w:rPr>
        <w:t>תלבושת אחידה</w:t>
      </w:r>
    </w:p>
    <w:p w14:paraId="73B13727" w14:textId="77777777" w:rsidR="00881E36" w:rsidRPr="006C2240" w:rsidRDefault="00881E36" w:rsidP="00881E36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 w:hint="cs"/>
          <w:sz w:val="24"/>
          <w:szCs w:val="24"/>
          <w:rtl/>
        </w:rPr>
        <w:t>בביה"ס נהוגה תלבושת אחידה הכוללת:</w:t>
      </w:r>
    </w:p>
    <w:p w14:paraId="709DBBC4" w14:textId="77777777" w:rsidR="00881E36" w:rsidRPr="006C2240" w:rsidRDefault="00881E36" w:rsidP="00881E36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/>
          <w:b/>
          <w:bCs/>
          <w:sz w:val="24"/>
          <w:szCs w:val="24"/>
          <w:u w:val="single"/>
          <w:rtl/>
        </w:rPr>
        <w:t>ב</w:t>
      </w:r>
      <w:r w:rsidRPr="006C2240">
        <w:rPr>
          <w:rFonts w:ascii="MS Sans Serif" w:hAnsi="MS Sans Serif" w:cs="David" w:hint="cs"/>
          <w:b/>
          <w:bCs/>
          <w:sz w:val="24"/>
          <w:szCs w:val="24"/>
          <w:u w:val="single"/>
          <w:rtl/>
        </w:rPr>
        <w:t>קיץ</w:t>
      </w:r>
      <w:r w:rsidRPr="006C2240">
        <w:rPr>
          <w:rFonts w:ascii="MS Sans Serif" w:hAnsi="MS Sans Serif" w:cs="David"/>
          <w:sz w:val="24"/>
          <w:szCs w:val="24"/>
          <w:rtl/>
        </w:rPr>
        <w:t xml:space="preserve">: 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חולצת טריקו קצרה- בצבע אחיד </w:t>
      </w:r>
      <w:r w:rsidRPr="006C2240">
        <w:rPr>
          <w:rFonts w:ascii="MS Sans Serif" w:hAnsi="MS Sans Serif" w:cs="David"/>
          <w:sz w:val="24"/>
          <w:szCs w:val="24"/>
          <w:rtl/>
        </w:rPr>
        <w:t>–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 בגוונים שונים עם סמל ביה"ס ,</w:t>
      </w:r>
    </w:p>
    <w:p w14:paraId="6E393DEB" w14:textId="77777777" w:rsidR="00881E36" w:rsidRPr="006C2240" w:rsidRDefault="00881E36" w:rsidP="00881E36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/>
          <w:b/>
          <w:bCs/>
          <w:sz w:val="24"/>
          <w:szCs w:val="24"/>
          <w:u w:val="single"/>
          <w:rtl/>
        </w:rPr>
        <w:t xml:space="preserve"> ח</w:t>
      </w:r>
      <w:r w:rsidRPr="006C2240">
        <w:rPr>
          <w:rFonts w:ascii="MS Sans Serif" w:hAnsi="MS Sans Serif" w:cs="David" w:hint="cs"/>
          <w:b/>
          <w:bCs/>
          <w:sz w:val="24"/>
          <w:szCs w:val="24"/>
          <w:u w:val="single"/>
          <w:rtl/>
        </w:rPr>
        <w:t>ולצה לבנה עם סמל ביה"ס</w:t>
      </w:r>
      <w:r w:rsidRPr="006C2240">
        <w:rPr>
          <w:rFonts w:ascii="MS Sans Serif" w:hAnsi="MS Sans Serif" w:cs="David" w:hint="cs"/>
          <w:sz w:val="24"/>
          <w:szCs w:val="24"/>
          <w:rtl/>
        </w:rPr>
        <w:t xml:space="preserve">   ומכנסיים או חצאית כחול כהה, ג'ינס.</w:t>
      </w:r>
    </w:p>
    <w:p w14:paraId="250959FB" w14:textId="77777777" w:rsidR="00881E36" w:rsidRPr="006C2240" w:rsidRDefault="00881E36" w:rsidP="0057712A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"/>
          <w:sz w:val="24"/>
          <w:szCs w:val="24"/>
          <w:rtl/>
        </w:rPr>
      </w:pPr>
      <w:proofErr w:type="spellStart"/>
      <w:r w:rsidRPr="006C2240">
        <w:rPr>
          <w:rFonts w:ascii="MS Sans Serif" w:hAnsi="MS Sans Serif" w:cs="David"/>
          <w:b/>
          <w:bCs/>
          <w:sz w:val="24"/>
          <w:szCs w:val="24"/>
          <w:u w:val="single"/>
          <w:rtl/>
        </w:rPr>
        <w:t>ב</w:t>
      </w:r>
      <w:r w:rsidRPr="006C2240">
        <w:rPr>
          <w:rFonts w:ascii="MS Sans Serif" w:hAnsi="MS Sans Serif" w:cs="David" w:hint="cs"/>
          <w:b/>
          <w:bCs/>
          <w:sz w:val="24"/>
          <w:szCs w:val="24"/>
          <w:u w:val="single"/>
          <w:rtl/>
        </w:rPr>
        <w:t>חורף</w:t>
      </w:r>
      <w:r w:rsidRPr="006C2240">
        <w:rPr>
          <w:rFonts w:ascii="MS Sans Serif" w:hAnsi="MS Sans Serif" w:cs="David"/>
          <w:sz w:val="24"/>
          <w:szCs w:val="24"/>
          <w:rtl/>
        </w:rPr>
        <w:t>:</w:t>
      </w:r>
      <w:r w:rsidRPr="006C2240">
        <w:rPr>
          <w:rFonts w:ascii="MS Sans Serif" w:hAnsi="MS Sans Serif" w:cs="David" w:hint="cs"/>
          <w:sz w:val="24"/>
          <w:szCs w:val="24"/>
          <w:rtl/>
        </w:rPr>
        <w:t>סווצ'ר</w:t>
      </w:r>
      <w:proofErr w:type="spellEnd"/>
      <w:r w:rsidRPr="006C2240">
        <w:rPr>
          <w:rFonts w:ascii="MS Sans Serif" w:hAnsi="MS Sans Serif" w:cs="David" w:hint="cs"/>
          <w:sz w:val="24"/>
          <w:szCs w:val="24"/>
          <w:rtl/>
        </w:rPr>
        <w:t xml:space="preserve"> בצבע אחיד- בגוונים  שונים עם סמל ביה"ס ומכנסיים </w:t>
      </w:r>
      <w:r w:rsidR="0057712A" w:rsidRPr="006C2240">
        <w:rPr>
          <w:rFonts w:ascii="MS Sans Serif" w:hAnsi="MS Sans Serif" w:cs="David" w:hint="cs"/>
          <w:sz w:val="24"/>
          <w:szCs w:val="24"/>
          <w:rtl/>
        </w:rPr>
        <w:t>בצבע אחיד</w:t>
      </w:r>
      <w:r w:rsidRPr="006C2240">
        <w:rPr>
          <w:rFonts w:ascii="MS Sans Serif" w:hAnsi="MS Sans Serif" w:cs="David" w:hint="cs"/>
          <w:sz w:val="24"/>
          <w:szCs w:val="24"/>
          <w:rtl/>
        </w:rPr>
        <w:t>.</w:t>
      </w:r>
    </w:p>
    <w:p w14:paraId="72CDC487" w14:textId="77777777" w:rsidR="00881E36" w:rsidRPr="006C2240" w:rsidRDefault="00881E36" w:rsidP="00881E36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"/>
          <w:sz w:val="24"/>
          <w:szCs w:val="24"/>
          <w:rtl/>
        </w:rPr>
      </w:pPr>
      <w:r w:rsidRPr="006C2240">
        <w:rPr>
          <w:rFonts w:ascii="MS Sans Serif" w:hAnsi="MS Sans Serif" w:cs="David"/>
          <w:b/>
          <w:bCs/>
          <w:sz w:val="24"/>
          <w:szCs w:val="24"/>
          <w:u w:val="single"/>
          <w:rtl/>
        </w:rPr>
        <w:t>ח</w:t>
      </w:r>
      <w:r w:rsidRPr="006C2240">
        <w:rPr>
          <w:rFonts w:ascii="MS Sans Serif" w:hAnsi="MS Sans Serif" w:cs="David" w:hint="cs"/>
          <w:b/>
          <w:bCs/>
          <w:sz w:val="24"/>
          <w:szCs w:val="24"/>
          <w:u w:val="single"/>
          <w:rtl/>
        </w:rPr>
        <w:t>ולצה לבנה עם סמל ביה"ס</w:t>
      </w:r>
      <w:r w:rsidRPr="006C2240">
        <w:rPr>
          <w:rFonts w:ascii="MS Sans Serif" w:hAnsi="MS Sans Serif" w:cs="David"/>
          <w:b/>
          <w:bCs/>
          <w:sz w:val="24"/>
          <w:szCs w:val="24"/>
          <w:rtl/>
        </w:rPr>
        <w:t xml:space="preserve"> </w:t>
      </w:r>
      <w:r w:rsidRPr="006C2240">
        <w:rPr>
          <w:rFonts w:ascii="MS Sans Serif" w:hAnsi="MS Sans Serif" w:cs="David"/>
          <w:sz w:val="24"/>
          <w:szCs w:val="24"/>
          <w:rtl/>
        </w:rPr>
        <w:t xml:space="preserve">- </w:t>
      </w:r>
      <w:r w:rsidRPr="006C2240">
        <w:rPr>
          <w:rFonts w:ascii="MS Sans Serif" w:hAnsi="MS Sans Serif" w:cs="David" w:hint="cs"/>
          <w:sz w:val="24"/>
          <w:szCs w:val="24"/>
          <w:rtl/>
        </w:rPr>
        <w:t>לאירועים מיוחדים.</w:t>
      </w:r>
    </w:p>
    <w:p w14:paraId="5AF960C8" w14:textId="77777777" w:rsidR="00943689" w:rsidRPr="006C2240" w:rsidRDefault="008F60DA" w:rsidP="006C2240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6C2240">
        <w:rPr>
          <w:rFonts w:ascii="MS Sans Serif" w:hAnsi="MS Sans Serif" w:cs="David Transparent" w:hint="cs"/>
          <w:b/>
          <w:bCs/>
          <w:noProof/>
          <w:sz w:val="24"/>
          <w:szCs w:val="24"/>
          <w:u w:val="single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23A7FF" wp14:editId="3EF0BED9">
                <wp:simplePos x="0" y="0"/>
                <wp:positionH relativeFrom="column">
                  <wp:posOffset>-365171</wp:posOffset>
                </wp:positionH>
                <wp:positionV relativeFrom="paragraph">
                  <wp:posOffset>176515</wp:posOffset>
                </wp:positionV>
                <wp:extent cx="557561" cy="408305"/>
                <wp:effectExtent l="0" t="0" r="13970" b="10795"/>
                <wp:wrapNone/>
                <wp:docPr id="8" name="תיבת טקסט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561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FB92D" w14:textId="77777777" w:rsidR="00943689" w:rsidRDefault="00943689" w:rsidP="009436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EC10F" id="תיבת טקסט 8" o:spid="_x0000_s1027" type="#_x0000_t202" style="position:absolute;left:0;text-align:left;margin-left:-28.75pt;margin-top:13.9pt;width:43.9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" fillcolor="white [3201]" strokecolor="white [3212]" strokeweight=".5pt">
                <v:textbox>
                  <w:txbxContent>
                    <w:p w:rsidR="00943689" w:rsidRDefault="00943689" w:rsidP="00943689"/>
                  </w:txbxContent>
                </v:textbox>
              </v:shape>
            </w:pict>
          </mc:Fallback>
        </mc:AlternateContent>
      </w:r>
      <w:r w:rsidR="00881E36" w:rsidRPr="006C2240">
        <w:rPr>
          <w:rFonts w:ascii="David" w:hAnsi="David" w:cs="David"/>
          <w:b/>
          <w:bCs/>
          <w:sz w:val="24"/>
          <w:szCs w:val="24"/>
          <w:u w:val="single"/>
          <w:rtl/>
        </w:rPr>
        <w:t>+ חשוב לסמן על ציוד האישי את השם, בעזרת סרט מדבק.</w:t>
      </w:r>
    </w:p>
    <w:p w14:paraId="2C02CEAB" w14:textId="77777777" w:rsidR="008F60DA" w:rsidRPr="006C2240" w:rsidRDefault="00881E36" w:rsidP="006C2240">
      <w:pPr>
        <w:tabs>
          <w:tab w:val="left" w:pos="3347"/>
          <w:tab w:val="left" w:pos="3631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David" w:hAnsi="David" w:cs="David"/>
          <w:sz w:val="24"/>
          <w:szCs w:val="24"/>
          <w:rtl/>
        </w:rPr>
      </w:pPr>
      <w:r w:rsidRPr="006C2240">
        <w:rPr>
          <w:rFonts w:ascii="David" w:hAnsi="David" w:cs="David"/>
          <w:sz w:val="24"/>
          <w:szCs w:val="24"/>
          <w:rtl/>
        </w:rPr>
        <w:t xml:space="preserve">נחלק את ספרי הלימוד </w:t>
      </w:r>
      <w:r w:rsidR="006C2240" w:rsidRPr="006C2240">
        <w:rPr>
          <w:rFonts w:ascii="David" w:hAnsi="David" w:cs="David" w:hint="cs"/>
          <w:sz w:val="24"/>
          <w:szCs w:val="24"/>
          <w:rtl/>
        </w:rPr>
        <w:t>עם</w:t>
      </w:r>
      <w:r w:rsidRPr="006C2240">
        <w:rPr>
          <w:rFonts w:ascii="David" w:hAnsi="David" w:cs="David"/>
          <w:sz w:val="24"/>
          <w:szCs w:val="24"/>
          <w:rtl/>
        </w:rPr>
        <w:t xml:space="preserve"> תחילת שנת הלימודים </w:t>
      </w:r>
      <w:r w:rsidR="006C2240" w:rsidRPr="006C2240">
        <w:rPr>
          <w:rFonts w:ascii="David" w:hAnsi="David" w:cs="David" w:hint="cs"/>
          <w:sz w:val="24"/>
          <w:szCs w:val="24"/>
          <w:rtl/>
        </w:rPr>
        <w:t>בבית</w:t>
      </w:r>
      <w:r w:rsidRPr="006C2240">
        <w:rPr>
          <w:rFonts w:ascii="David" w:hAnsi="David" w:cs="David"/>
          <w:sz w:val="24"/>
          <w:szCs w:val="24"/>
          <w:rtl/>
        </w:rPr>
        <w:t xml:space="preserve"> הספר</w:t>
      </w:r>
      <w:r w:rsidR="008F60DA" w:rsidRPr="006C2240">
        <w:rPr>
          <w:rFonts w:ascii="David" w:hAnsi="David" w:cs="David"/>
          <w:sz w:val="24"/>
          <w:szCs w:val="24"/>
          <w:rtl/>
        </w:rPr>
        <w:t>.</w:t>
      </w:r>
    </w:p>
    <w:p w14:paraId="02BF5330" w14:textId="77777777" w:rsidR="006E5308" w:rsidRDefault="006C2240" w:rsidP="006E5308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 Transparent"/>
          <w:b/>
          <w:sz w:val="24"/>
          <w:szCs w:val="24"/>
          <w:rtl/>
        </w:rPr>
      </w:pPr>
      <w:r w:rsidRPr="006C2240">
        <w:rPr>
          <w:rFonts w:ascii="David" w:hAnsi="David" w:cs="David" w:hint="cs"/>
          <w:sz w:val="24"/>
          <w:szCs w:val="24"/>
          <w:rtl/>
        </w:rPr>
        <w:t>כדי לקבל את הספרים, כל ילד/ה יתבקש / תתבקש</w:t>
      </w:r>
      <w:r w:rsidRPr="006C2240">
        <w:rPr>
          <w:rFonts w:ascii="MS Sans Serif" w:hAnsi="MS Sans Serif" w:cs="David Transparent" w:hint="cs"/>
          <w:b/>
          <w:sz w:val="24"/>
          <w:szCs w:val="24"/>
          <w:rtl/>
        </w:rPr>
        <w:t xml:space="preserve"> להציג שובר תשלום </w:t>
      </w:r>
      <w:r>
        <w:rPr>
          <w:rFonts w:ascii="MS Sans Serif" w:hAnsi="MS Sans Serif" w:cs="David Transparent" w:hint="cs"/>
          <w:b/>
          <w:sz w:val="24"/>
          <w:szCs w:val="24"/>
          <w:rtl/>
        </w:rPr>
        <w:t xml:space="preserve">עבור אגרת שירותים </w:t>
      </w:r>
    </w:p>
    <w:p w14:paraId="00E6FC7B" w14:textId="77777777" w:rsidR="006C2240" w:rsidRDefault="006C2240" w:rsidP="006E5308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 Transparent"/>
          <w:b/>
          <w:sz w:val="24"/>
          <w:szCs w:val="24"/>
          <w:rtl/>
        </w:rPr>
      </w:pPr>
      <w:r>
        <w:rPr>
          <w:rFonts w:ascii="MS Sans Serif" w:hAnsi="MS Sans Serif" w:cs="David Transparent" w:hint="cs"/>
          <w:b/>
          <w:sz w:val="24"/>
          <w:szCs w:val="24"/>
          <w:rtl/>
        </w:rPr>
        <w:t>הורים</w:t>
      </w:r>
      <w:r w:rsidR="006E5308">
        <w:rPr>
          <w:rFonts w:ascii="MS Sans Serif" w:hAnsi="MS Sans Serif" w:cs="David Transparent" w:hint="cs"/>
          <w:b/>
          <w:sz w:val="24"/>
          <w:szCs w:val="24"/>
          <w:rtl/>
        </w:rPr>
        <w:t xml:space="preserve"> </w:t>
      </w:r>
      <w:r>
        <w:rPr>
          <w:rFonts w:ascii="MS Sans Serif" w:hAnsi="MS Sans Serif" w:cs="David Transparent" w:hint="cs"/>
          <w:b/>
          <w:sz w:val="24"/>
          <w:szCs w:val="24"/>
          <w:rtl/>
        </w:rPr>
        <w:t xml:space="preserve">שישלמו בכרטיס אשראי צריכים להביא </w:t>
      </w:r>
      <w:r w:rsidRPr="006C2240">
        <w:rPr>
          <w:rFonts w:ascii="MS Sans Serif" w:hAnsi="MS Sans Serif" w:cs="David Transparent" w:hint="cs"/>
          <w:b/>
          <w:sz w:val="24"/>
          <w:szCs w:val="24"/>
          <w:rtl/>
        </w:rPr>
        <w:t xml:space="preserve"> </w:t>
      </w:r>
      <w:r>
        <w:rPr>
          <w:rFonts w:ascii="MS Sans Serif" w:hAnsi="MS Sans Serif" w:cs="David Transparent" w:hint="cs"/>
          <w:b/>
          <w:sz w:val="24"/>
          <w:szCs w:val="24"/>
          <w:rtl/>
        </w:rPr>
        <w:t>אישור בכתב או לבקש לשלוח אישור לבית הספר לפקס:</w:t>
      </w:r>
    </w:p>
    <w:p w14:paraId="3870BC53" w14:textId="77777777" w:rsidR="00881E36" w:rsidRPr="006C2240" w:rsidRDefault="006C2240" w:rsidP="006C2240">
      <w:pPr>
        <w:tabs>
          <w:tab w:val="left" w:pos="1717"/>
          <w:tab w:val="left" w:pos="7742"/>
          <w:tab w:val="left" w:pos="8025"/>
        </w:tabs>
        <w:autoSpaceDE w:val="0"/>
        <w:autoSpaceDN w:val="0"/>
        <w:adjustRightInd w:val="0"/>
        <w:spacing w:after="0" w:line="360" w:lineRule="auto"/>
        <w:rPr>
          <w:rFonts w:ascii="MS Sans Serif" w:hAnsi="MS Sans Serif" w:cs="David Transparent"/>
          <w:bCs/>
          <w:sz w:val="24"/>
          <w:szCs w:val="24"/>
          <w:u w:val="single"/>
          <w:rtl/>
        </w:rPr>
      </w:pPr>
      <w:r>
        <w:rPr>
          <w:rFonts w:ascii="MS Sans Serif" w:hAnsi="MS Sans Serif" w:cs="David Transparent" w:hint="cs"/>
          <w:b/>
          <w:sz w:val="24"/>
          <w:szCs w:val="24"/>
          <w:rtl/>
        </w:rPr>
        <w:t>04-8314595</w:t>
      </w:r>
      <w:r w:rsidR="00881E36" w:rsidRPr="006C2240">
        <w:rPr>
          <w:rFonts w:ascii="MS Sans Serif" w:hAnsi="MS Sans Serif" w:cs="David Transparent"/>
          <w:b/>
          <w:sz w:val="24"/>
          <w:szCs w:val="24"/>
          <w:rtl/>
        </w:rPr>
        <w:tab/>
      </w:r>
      <w:r w:rsidR="00881E36" w:rsidRPr="006C2240">
        <w:rPr>
          <w:rFonts w:ascii="MS Sans Serif" w:hAnsi="MS Sans Serif" w:cs="David Transparent"/>
          <w:b/>
          <w:sz w:val="24"/>
          <w:szCs w:val="24"/>
          <w:rtl/>
        </w:rPr>
        <w:tab/>
      </w:r>
    </w:p>
    <w:p w14:paraId="57F58B1F" w14:textId="77777777" w:rsidR="00881E36" w:rsidRPr="006C2240" w:rsidRDefault="00881E36" w:rsidP="006C2240">
      <w:pPr>
        <w:jc w:val="center"/>
        <w:rPr>
          <w:rFonts w:cs="David Transparent"/>
          <w:sz w:val="24"/>
          <w:szCs w:val="24"/>
          <w:rtl/>
        </w:rPr>
      </w:pPr>
      <w:r w:rsidRPr="006C2240">
        <w:rPr>
          <w:rFonts w:cs="David Transparent" w:hint="cs"/>
          <w:sz w:val="24"/>
          <w:szCs w:val="24"/>
          <w:rtl/>
        </w:rPr>
        <w:t>בכבוד רב</w:t>
      </w:r>
    </w:p>
    <w:p w14:paraId="01E6FC3B" w14:textId="77777777" w:rsidR="00881E36" w:rsidRPr="006C2240" w:rsidRDefault="00881E36" w:rsidP="006C2240">
      <w:pPr>
        <w:jc w:val="center"/>
        <w:rPr>
          <w:rFonts w:cs="David Transparent"/>
          <w:sz w:val="24"/>
          <w:szCs w:val="24"/>
          <w:rtl/>
        </w:rPr>
      </w:pPr>
      <w:r w:rsidRPr="006C2240">
        <w:rPr>
          <w:rFonts w:cs="David Transparent" w:hint="cs"/>
          <w:sz w:val="24"/>
          <w:szCs w:val="24"/>
          <w:rtl/>
        </w:rPr>
        <w:t>ברוך   יעקבי</w:t>
      </w:r>
    </w:p>
    <w:p w14:paraId="1567205A" w14:textId="77777777" w:rsidR="00881E36" w:rsidRPr="006C2240" w:rsidRDefault="00881E36" w:rsidP="006C2240">
      <w:pPr>
        <w:jc w:val="center"/>
        <w:rPr>
          <w:rFonts w:cs="David Transparent"/>
          <w:sz w:val="24"/>
          <w:szCs w:val="24"/>
          <w:rtl/>
        </w:rPr>
      </w:pPr>
      <w:r w:rsidRPr="006C2240">
        <w:rPr>
          <w:rFonts w:cs="David Transparent" w:hint="cs"/>
          <w:sz w:val="24"/>
          <w:szCs w:val="24"/>
          <w:rtl/>
        </w:rPr>
        <w:t>מנהל ביה"ס</w:t>
      </w:r>
    </w:p>
    <w:sectPr w:rsidR="00881E36" w:rsidRPr="006C2240" w:rsidSect="005F5B58">
      <w:headerReference w:type="default" r:id="rId7"/>
      <w:footerReference w:type="default" r:id="rId8"/>
      <w:pgSz w:w="11906" w:h="16838"/>
      <w:pgMar w:top="1440" w:right="1418" w:bottom="1440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CDFBE" w14:textId="77777777" w:rsidR="00912F5F" w:rsidRDefault="00912F5F" w:rsidP="005F5B58">
      <w:pPr>
        <w:spacing w:after="0" w:line="240" w:lineRule="auto"/>
      </w:pPr>
      <w:r>
        <w:separator/>
      </w:r>
    </w:p>
  </w:endnote>
  <w:endnote w:type="continuationSeparator" w:id="0">
    <w:p w14:paraId="464B99F4" w14:textId="77777777" w:rsidR="00912F5F" w:rsidRDefault="00912F5F" w:rsidP="005F5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avid Transparent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EE569" w14:textId="77777777" w:rsidR="00B74069" w:rsidRDefault="00B74069">
    <w:pPr>
      <w:pStyle w:val="a7"/>
    </w:pPr>
    <w:r w:rsidRPr="00B74069">
      <w:rPr>
        <w:rFonts w:cs="Arial"/>
        <w:noProof/>
        <w:rtl/>
      </w:rPr>
      <w:drawing>
        <wp:anchor distT="180340" distB="0" distL="114300" distR="114300" simplePos="0" relativeHeight="251661312" behindDoc="0" locked="0" layoutInCell="1" allowOverlap="1" wp14:anchorId="2B2D193C" wp14:editId="7C2DCE8D">
          <wp:simplePos x="0" y="0"/>
          <wp:positionH relativeFrom="column">
            <wp:posOffset>-881380</wp:posOffset>
          </wp:positionH>
          <wp:positionV relativeFrom="paragraph">
            <wp:posOffset>-333334</wp:posOffset>
          </wp:positionV>
          <wp:extent cx="7548517" cy="950026"/>
          <wp:effectExtent l="19050" t="0" r="8890" b="0"/>
          <wp:wrapTopAndBottom/>
          <wp:docPr id="3" name="תמונה 1" descr="D:\אידאה\ברוך\דף לוגו עין הים\mail\ein hayam logo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אידאה\ברוך\דף לוגו עין הים\mail\ein hayam logo-04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960" cy="949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6632C" w14:textId="77777777" w:rsidR="00912F5F" w:rsidRDefault="00912F5F" w:rsidP="005F5B58">
      <w:pPr>
        <w:spacing w:after="0" w:line="240" w:lineRule="auto"/>
      </w:pPr>
      <w:r>
        <w:separator/>
      </w:r>
    </w:p>
  </w:footnote>
  <w:footnote w:type="continuationSeparator" w:id="0">
    <w:p w14:paraId="75504E1B" w14:textId="77777777" w:rsidR="00912F5F" w:rsidRDefault="00912F5F" w:rsidP="005F5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40A3" w14:textId="77777777" w:rsidR="00B74069" w:rsidRDefault="00B74069">
    <w:pPr>
      <w:pStyle w:val="a5"/>
    </w:pPr>
    <w:r w:rsidRPr="00B74069">
      <w:rPr>
        <w:rFonts w:cs="Arial"/>
        <w:noProof/>
        <w:rtl/>
      </w:rPr>
      <w:drawing>
        <wp:anchor distT="0" distB="0" distL="114300" distR="114300" simplePos="0" relativeHeight="251659264" behindDoc="1" locked="0" layoutInCell="1" allowOverlap="1" wp14:anchorId="07C84EFC" wp14:editId="2A8AD57E">
          <wp:simplePos x="0" y="0"/>
          <wp:positionH relativeFrom="margin">
            <wp:align>center</wp:align>
          </wp:positionH>
          <wp:positionV relativeFrom="paragraph">
            <wp:posOffset>-153332</wp:posOffset>
          </wp:positionV>
          <wp:extent cx="7545532" cy="1425039"/>
          <wp:effectExtent l="19050" t="0" r="0" b="0"/>
          <wp:wrapTopAndBottom/>
          <wp:docPr id="2" name="תמונה 2" descr="D:\אידאה\ברוך\דף לוגו עין הים\mail\ein hayam logo-0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אידאה\ברוך\דף לוגו עין הים\mail\ein hayam logo-07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-14417"/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42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F3B99"/>
    <w:multiLevelType w:val="hybridMultilevel"/>
    <w:tmpl w:val="20D05708"/>
    <w:lvl w:ilvl="0" w:tplc="07186994">
      <w:start w:val="1"/>
      <w:numFmt w:val="decimal"/>
      <w:lvlText w:val="%1"/>
      <w:lvlJc w:val="left"/>
      <w:pPr>
        <w:tabs>
          <w:tab w:val="num" w:pos="375"/>
        </w:tabs>
        <w:ind w:left="375" w:right="375" w:hanging="375"/>
      </w:pPr>
      <w:rPr>
        <w:rFonts w:hint="cs"/>
      </w:rPr>
    </w:lvl>
    <w:lvl w:ilvl="1" w:tplc="3DEE683A">
      <w:start w:val="1"/>
      <w:numFmt w:val="bullet"/>
      <w:lvlText w:val="-"/>
      <w:lvlJc w:val="left"/>
      <w:pPr>
        <w:tabs>
          <w:tab w:val="num" w:pos="1110"/>
        </w:tabs>
        <w:ind w:left="1110" w:right="1110" w:hanging="390"/>
      </w:pPr>
      <w:rPr>
        <w:rFonts w:ascii="MS Sans Serif" w:eastAsia="Times New Roman" w:hAnsi="MS Sans Serif" w:cs="David Transparent" w:hint="default"/>
      </w:rPr>
    </w:lvl>
    <w:lvl w:ilvl="2" w:tplc="040D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" w15:restartNumberingAfterBreak="0">
    <w:nsid w:val="4B542B26"/>
    <w:multiLevelType w:val="hybridMultilevel"/>
    <w:tmpl w:val="0AC817FA"/>
    <w:lvl w:ilvl="0" w:tplc="4FFAAF3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MS Sans Serif" w:eastAsia="Times New Roman" w:hAnsi="MS Sans Serif" w:cs="David Transparent" w:hint="default"/>
        <w:lang w:bidi="he-IL"/>
      </w:rPr>
    </w:lvl>
    <w:lvl w:ilvl="1" w:tplc="040D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 w15:restartNumberingAfterBreak="0">
    <w:nsid w:val="6B1847B0"/>
    <w:multiLevelType w:val="hybridMultilevel"/>
    <w:tmpl w:val="F8B28F3E"/>
    <w:lvl w:ilvl="0" w:tplc="8FBA7162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 w:tplc="5F3285F2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82569D2C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4E22E036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2E5CF540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599E61A2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F13AE78C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A05456FE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A57AB986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E67"/>
    <w:rsid w:val="000022F9"/>
    <w:rsid w:val="000024F6"/>
    <w:rsid w:val="00002FCE"/>
    <w:rsid w:val="000037C6"/>
    <w:rsid w:val="00004013"/>
    <w:rsid w:val="0000486A"/>
    <w:rsid w:val="0001190D"/>
    <w:rsid w:val="00012D9E"/>
    <w:rsid w:val="00015271"/>
    <w:rsid w:val="00016ABB"/>
    <w:rsid w:val="00017F09"/>
    <w:rsid w:val="00022940"/>
    <w:rsid w:val="00022FDC"/>
    <w:rsid w:val="00024020"/>
    <w:rsid w:val="0003066E"/>
    <w:rsid w:val="00030FA3"/>
    <w:rsid w:val="00032C76"/>
    <w:rsid w:val="00033097"/>
    <w:rsid w:val="000330AE"/>
    <w:rsid w:val="00034D2F"/>
    <w:rsid w:val="00036380"/>
    <w:rsid w:val="0003696E"/>
    <w:rsid w:val="00036C08"/>
    <w:rsid w:val="00037075"/>
    <w:rsid w:val="00037886"/>
    <w:rsid w:val="00037C07"/>
    <w:rsid w:val="00040D41"/>
    <w:rsid w:val="00041461"/>
    <w:rsid w:val="000414B3"/>
    <w:rsid w:val="0004352D"/>
    <w:rsid w:val="00043CD2"/>
    <w:rsid w:val="00045C9E"/>
    <w:rsid w:val="0004729D"/>
    <w:rsid w:val="000500D6"/>
    <w:rsid w:val="00051094"/>
    <w:rsid w:val="00052B1B"/>
    <w:rsid w:val="000531FC"/>
    <w:rsid w:val="0005472D"/>
    <w:rsid w:val="00056620"/>
    <w:rsid w:val="000569A1"/>
    <w:rsid w:val="00057803"/>
    <w:rsid w:val="00061857"/>
    <w:rsid w:val="0006236A"/>
    <w:rsid w:val="0006597A"/>
    <w:rsid w:val="00065B6D"/>
    <w:rsid w:val="000728A6"/>
    <w:rsid w:val="00073213"/>
    <w:rsid w:val="00075BB5"/>
    <w:rsid w:val="00080D6B"/>
    <w:rsid w:val="00083299"/>
    <w:rsid w:val="000845AA"/>
    <w:rsid w:val="00086477"/>
    <w:rsid w:val="00094AC8"/>
    <w:rsid w:val="0009593B"/>
    <w:rsid w:val="000A137F"/>
    <w:rsid w:val="000A2975"/>
    <w:rsid w:val="000A2E58"/>
    <w:rsid w:val="000A4491"/>
    <w:rsid w:val="000A58DB"/>
    <w:rsid w:val="000A5D8A"/>
    <w:rsid w:val="000A5E75"/>
    <w:rsid w:val="000A79EC"/>
    <w:rsid w:val="000A79FA"/>
    <w:rsid w:val="000B1B90"/>
    <w:rsid w:val="000B23FC"/>
    <w:rsid w:val="000B2CAF"/>
    <w:rsid w:val="000B5078"/>
    <w:rsid w:val="000B514B"/>
    <w:rsid w:val="000B6D88"/>
    <w:rsid w:val="000B7798"/>
    <w:rsid w:val="000C1E55"/>
    <w:rsid w:val="000C208D"/>
    <w:rsid w:val="000C2E1B"/>
    <w:rsid w:val="000C3944"/>
    <w:rsid w:val="000C4F91"/>
    <w:rsid w:val="000C6759"/>
    <w:rsid w:val="000C7912"/>
    <w:rsid w:val="000D130B"/>
    <w:rsid w:val="000D1FBE"/>
    <w:rsid w:val="000D38BF"/>
    <w:rsid w:val="000D43A9"/>
    <w:rsid w:val="000D5855"/>
    <w:rsid w:val="000D5F2E"/>
    <w:rsid w:val="000D683B"/>
    <w:rsid w:val="000D78C8"/>
    <w:rsid w:val="000D7AF9"/>
    <w:rsid w:val="000D7BB4"/>
    <w:rsid w:val="000E11FA"/>
    <w:rsid w:val="000E2400"/>
    <w:rsid w:val="000E2A43"/>
    <w:rsid w:val="000E33D7"/>
    <w:rsid w:val="000E41A6"/>
    <w:rsid w:val="000E6E47"/>
    <w:rsid w:val="000F0B68"/>
    <w:rsid w:val="000F20B2"/>
    <w:rsid w:val="000F4056"/>
    <w:rsid w:val="000F701C"/>
    <w:rsid w:val="001020AC"/>
    <w:rsid w:val="0010361D"/>
    <w:rsid w:val="00103E23"/>
    <w:rsid w:val="001040A6"/>
    <w:rsid w:val="00105B02"/>
    <w:rsid w:val="00107284"/>
    <w:rsid w:val="00107FBB"/>
    <w:rsid w:val="0011239B"/>
    <w:rsid w:val="00115E23"/>
    <w:rsid w:val="0012189D"/>
    <w:rsid w:val="00122645"/>
    <w:rsid w:val="0013055D"/>
    <w:rsid w:val="001317BC"/>
    <w:rsid w:val="0013228B"/>
    <w:rsid w:val="00133649"/>
    <w:rsid w:val="001360A8"/>
    <w:rsid w:val="00136EF1"/>
    <w:rsid w:val="00140BD0"/>
    <w:rsid w:val="0014175B"/>
    <w:rsid w:val="0014324E"/>
    <w:rsid w:val="00144ECC"/>
    <w:rsid w:val="00145797"/>
    <w:rsid w:val="00150D20"/>
    <w:rsid w:val="00152649"/>
    <w:rsid w:val="0015698D"/>
    <w:rsid w:val="00157E64"/>
    <w:rsid w:val="001628AF"/>
    <w:rsid w:val="00164278"/>
    <w:rsid w:val="001668CE"/>
    <w:rsid w:val="001720EB"/>
    <w:rsid w:val="00173066"/>
    <w:rsid w:val="00173EFD"/>
    <w:rsid w:val="00175A7B"/>
    <w:rsid w:val="001761AF"/>
    <w:rsid w:val="00176F3A"/>
    <w:rsid w:val="00177109"/>
    <w:rsid w:val="001825AF"/>
    <w:rsid w:val="00183234"/>
    <w:rsid w:val="001837BA"/>
    <w:rsid w:val="00184B26"/>
    <w:rsid w:val="001851E0"/>
    <w:rsid w:val="00186079"/>
    <w:rsid w:val="00187239"/>
    <w:rsid w:val="00187B6E"/>
    <w:rsid w:val="00187FEA"/>
    <w:rsid w:val="00190EDB"/>
    <w:rsid w:val="00191B04"/>
    <w:rsid w:val="001921C3"/>
    <w:rsid w:val="00192FCF"/>
    <w:rsid w:val="00194F74"/>
    <w:rsid w:val="00196586"/>
    <w:rsid w:val="00197EC9"/>
    <w:rsid w:val="001A26B7"/>
    <w:rsid w:val="001A351C"/>
    <w:rsid w:val="001A3E89"/>
    <w:rsid w:val="001A48CF"/>
    <w:rsid w:val="001A6F93"/>
    <w:rsid w:val="001A7029"/>
    <w:rsid w:val="001B1417"/>
    <w:rsid w:val="001B17B5"/>
    <w:rsid w:val="001B20D1"/>
    <w:rsid w:val="001B504F"/>
    <w:rsid w:val="001B6688"/>
    <w:rsid w:val="001B7B76"/>
    <w:rsid w:val="001C207A"/>
    <w:rsid w:val="001C2305"/>
    <w:rsid w:val="001C3377"/>
    <w:rsid w:val="001C36B6"/>
    <w:rsid w:val="001C3919"/>
    <w:rsid w:val="001C40FE"/>
    <w:rsid w:val="001C43E5"/>
    <w:rsid w:val="001C73C8"/>
    <w:rsid w:val="001D0224"/>
    <w:rsid w:val="001D2459"/>
    <w:rsid w:val="001D2BBF"/>
    <w:rsid w:val="001D2D96"/>
    <w:rsid w:val="001D4277"/>
    <w:rsid w:val="001D5A69"/>
    <w:rsid w:val="001D70A2"/>
    <w:rsid w:val="001D76CF"/>
    <w:rsid w:val="001D7988"/>
    <w:rsid w:val="001E5E3B"/>
    <w:rsid w:val="001E7E7E"/>
    <w:rsid w:val="001F1134"/>
    <w:rsid w:val="001F1B1F"/>
    <w:rsid w:val="001F2391"/>
    <w:rsid w:val="001F5B2B"/>
    <w:rsid w:val="001F607C"/>
    <w:rsid w:val="001F7571"/>
    <w:rsid w:val="00200246"/>
    <w:rsid w:val="0020049A"/>
    <w:rsid w:val="002014C2"/>
    <w:rsid w:val="002016B3"/>
    <w:rsid w:val="002036ED"/>
    <w:rsid w:val="002044E1"/>
    <w:rsid w:val="00204A2F"/>
    <w:rsid w:val="00204B45"/>
    <w:rsid w:val="00205278"/>
    <w:rsid w:val="00211DCF"/>
    <w:rsid w:val="002130EC"/>
    <w:rsid w:val="00213E0D"/>
    <w:rsid w:val="002141CF"/>
    <w:rsid w:val="002153E8"/>
    <w:rsid w:val="002168A4"/>
    <w:rsid w:val="00220227"/>
    <w:rsid w:val="00220706"/>
    <w:rsid w:val="002214C0"/>
    <w:rsid w:val="00222C4E"/>
    <w:rsid w:val="00225308"/>
    <w:rsid w:val="00225775"/>
    <w:rsid w:val="00226CA0"/>
    <w:rsid w:val="00227104"/>
    <w:rsid w:val="002271FE"/>
    <w:rsid w:val="002274AD"/>
    <w:rsid w:val="002304B4"/>
    <w:rsid w:val="0023180C"/>
    <w:rsid w:val="0023269D"/>
    <w:rsid w:val="00233AB1"/>
    <w:rsid w:val="00236677"/>
    <w:rsid w:val="00237FBC"/>
    <w:rsid w:val="0024101C"/>
    <w:rsid w:val="0024673B"/>
    <w:rsid w:val="00247C88"/>
    <w:rsid w:val="00247D0D"/>
    <w:rsid w:val="00252AFF"/>
    <w:rsid w:val="002644AF"/>
    <w:rsid w:val="00264AFD"/>
    <w:rsid w:val="00271891"/>
    <w:rsid w:val="002728FC"/>
    <w:rsid w:val="002749EA"/>
    <w:rsid w:val="00274D6C"/>
    <w:rsid w:val="002806A3"/>
    <w:rsid w:val="0028286A"/>
    <w:rsid w:val="00283D13"/>
    <w:rsid w:val="00283D96"/>
    <w:rsid w:val="00283E83"/>
    <w:rsid w:val="00284A95"/>
    <w:rsid w:val="0029191F"/>
    <w:rsid w:val="002951B5"/>
    <w:rsid w:val="00295323"/>
    <w:rsid w:val="002A3EA9"/>
    <w:rsid w:val="002A4A45"/>
    <w:rsid w:val="002A6441"/>
    <w:rsid w:val="002B09C7"/>
    <w:rsid w:val="002B0C64"/>
    <w:rsid w:val="002B11E9"/>
    <w:rsid w:val="002B3DCB"/>
    <w:rsid w:val="002B4DD6"/>
    <w:rsid w:val="002B55A9"/>
    <w:rsid w:val="002B5682"/>
    <w:rsid w:val="002C0C6A"/>
    <w:rsid w:val="002C4010"/>
    <w:rsid w:val="002C46B4"/>
    <w:rsid w:val="002C5062"/>
    <w:rsid w:val="002D0058"/>
    <w:rsid w:val="002D351A"/>
    <w:rsid w:val="002E3251"/>
    <w:rsid w:val="002E636F"/>
    <w:rsid w:val="002E7F7E"/>
    <w:rsid w:val="002F185F"/>
    <w:rsid w:val="002F1E66"/>
    <w:rsid w:val="002F1F10"/>
    <w:rsid w:val="002F2955"/>
    <w:rsid w:val="002F3C4D"/>
    <w:rsid w:val="002F481E"/>
    <w:rsid w:val="002F63EE"/>
    <w:rsid w:val="00300686"/>
    <w:rsid w:val="003018DF"/>
    <w:rsid w:val="00302ECA"/>
    <w:rsid w:val="00304328"/>
    <w:rsid w:val="0030497E"/>
    <w:rsid w:val="00304A86"/>
    <w:rsid w:val="00305BDC"/>
    <w:rsid w:val="00305C15"/>
    <w:rsid w:val="00310D1D"/>
    <w:rsid w:val="003125E8"/>
    <w:rsid w:val="00313702"/>
    <w:rsid w:val="00313DAD"/>
    <w:rsid w:val="00316350"/>
    <w:rsid w:val="003177AA"/>
    <w:rsid w:val="0032242F"/>
    <w:rsid w:val="00322FAE"/>
    <w:rsid w:val="00323BB0"/>
    <w:rsid w:val="00325C16"/>
    <w:rsid w:val="003313C3"/>
    <w:rsid w:val="00331CAC"/>
    <w:rsid w:val="00336685"/>
    <w:rsid w:val="00336E74"/>
    <w:rsid w:val="0033751F"/>
    <w:rsid w:val="0034039E"/>
    <w:rsid w:val="00340910"/>
    <w:rsid w:val="003441C2"/>
    <w:rsid w:val="00344C69"/>
    <w:rsid w:val="00345EFB"/>
    <w:rsid w:val="003501CD"/>
    <w:rsid w:val="003506DA"/>
    <w:rsid w:val="00350881"/>
    <w:rsid w:val="00350DB1"/>
    <w:rsid w:val="003519AE"/>
    <w:rsid w:val="00354BC8"/>
    <w:rsid w:val="00354EC6"/>
    <w:rsid w:val="003550C3"/>
    <w:rsid w:val="00355A1E"/>
    <w:rsid w:val="00363450"/>
    <w:rsid w:val="003658D9"/>
    <w:rsid w:val="003662BC"/>
    <w:rsid w:val="0036648C"/>
    <w:rsid w:val="0037247E"/>
    <w:rsid w:val="003760A9"/>
    <w:rsid w:val="00377882"/>
    <w:rsid w:val="00377C22"/>
    <w:rsid w:val="00382C46"/>
    <w:rsid w:val="003835B3"/>
    <w:rsid w:val="00383B7A"/>
    <w:rsid w:val="003850C3"/>
    <w:rsid w:val="00386CE3"/>
    <w:rsid w:val="00387605"/>
    <w:rsid w:val="00387890"/>
    <w:rsid w:val="00390A6E"/>
    <w:rsid w:val="00390B87"/>
    <w:rsid w:val="00393A0B"/>
    <w:rsid w:val="00395BE6"/>
    <w:rsid w:val="003A620D"/>
    <w:rsid w:val="003A6B61"/>
    <w:rsid w:val="003B06B6"/>
    <w:rsid w:val="003B099E"/>
    <w:rsid w:val="003C23B5"/>
    <w:rsid w:val="003C3D0E"/>
    <w:rsid w:val="003C4D2B"/>
    <w:rsid w:val="003C668C"/>
    <w:rsid w:val="003D33A0"/>
    <w:rsid w:val="003D3A8E"/>
    <w:rsid w:val="003D4CB4"/>
    <w:rsid w:val="003D66FE"/>
    <w:rsid w:val="003D76E8"/>
    <w:rsid w:val="003E00A0"/>
    <w:rsid w:val="003E0DA1"/>
    <w:rsid w:val="003E0DB7"/>
    <w:rsid w:val="003E1234"/>
    <w:rsid w:val="003E1B8F"/>
    <w:rsid w:val="003E31EF"/>
    <w:rsid w:val="003F0A7C"/>
    <w:rsid w:val="003F1911"/>
    <w:rsid w:val="003F3244"/>
    <w:rsid w:val="003F3DF9"/>
    <w:rsid w:val="003F6098"/>
    <w:rsid w:val="00400B12"/>
    <w:rsid w:val="004029EA"/>
    <w:rsid w:val="00403555"/>
    <w:rsid w:val="004068D6"/>
    <w:rsid w:val="00407948"/>
    <w:rsid w:val="004111CE"/>
    <w:rsid w:val="00412631"/>
    <w:rsid w:val="004126F2"/>
    <w:rsid w:val="004129A2"/>
    <w:rsid w:val="00412B1D"/>
    <w:rsid w:val="00417F82"/>
    <w:rsid w:val="00423013"/>
    <w:rsid w:val="00424B46"/>
    <w:rsid w:val="004265A8"/>
    <w:rsid w:val="00426E70"/>
    <w:rsid w:val="004270DD"/>
    <w:rsid w:val="00427EBA"/>
    <w:rsid w:val="0043498E"/>
    <w:rsid w:val="00435ED7"/>
    <w:rsid w:val="00436643"/>
    <w:rsid w:val="004400CD"/>
    <w:rsid w:val="00441150"/>
    <w:rsid w:val="00445237"/>
    <w:rsid w:val="00445BF3"/>
    <w:rsid w:val="0044677F"/>
    <w:rsid w:val="00446A58"/>
    <w:rsid w:val="00446B5B"/>
    <w:rsid w:val="004471E9"/>
    <w:rsid w:val="00447686"/>
    <w:rsid w:val="00452462"/>
    <w:rsid w:val="00453513"/>
    <w:rsid w:val="00453FB1"/>
    <w:rsid w:val="00455750"/>
    <w:rsid w:val="004607BE"/>
    <w:rsid w:val="00461D73"/>
    <w:rsid w:val="00462679"/>
    <w:rsid w:val="00465ED5"/>
    <w:rsid w:val="004708E3"/>
    <w:rsid w:val="00475970"/>
    <w:rsid w:val="00476047"/>
    <w:rsid w:val="00476153"/>
    <w:rsid w:val="004772E9"/>
    <w:rsid w:val="00477838"/>
    <w:rsid w:val="0048076A"/>
    <w:rsid w:val="00483E47"/>
    <w:rsid w:val="0048532C"/>
    <w:rsid w:val="00486B74"/>
    <w:rsid w:val="00487375"/>
    <w:rsid w:val="004879B7"/>
    <w:rsid w:val="00492C61"/>
    <w:rsid w:val="004A0065"/>
    <w:rsid w:val="004A3310"/>
    <w:rsid w:val="004A3FB1"/>
    <w:rsid w:val="004A47E7"/>
    <w:rsid w:val="004A78D6"/>
    <w:rsid w:val="004A7A8E"/>
    <w:rsid w:val="004B597B"/>
    <w:rsid w:val="004B7B16"/>
    <w:rsid w:val="004C0828"/>
    <w:rsid w:val="004C2481"/>
    <w:rsid w:val="004C33AF"/>
    <w:rsid w:val="004C5C2C"/>
    <w:rsid w:val="004D08A3"/>
    <w:rsid w:val="004D3E74"/>
    <w:rsid w:val="004D4B7A"/>
    <w:rsid w:val="004D63E7"/>
    <w:rsid w:val="004E085E"/>
    <w:rsid w:val="004E3A45"/>
    <w:rsid w:val="004E3F9B"/>
    <w:rsid w:val="004E4B74"/>
    <w:rsid w:val="004E52F7"/>
    <w:rsid w:val="004E7218"/>
    <w:rsid w:val="004F1F29"/>
    <w:rsid w:val="004F5C38"/>
    <w:rsid w:val="004F72F4"/>
    <w:rsid w:val="005011CA"/>
    <w:rsid w:val="0050145E"/>
    <w:rsid w:val="005028B0"/>
    <w:rsid w:val="00505434"/>
    <w:rsid w:val="005058ED"/>
    <w:rsid w:val="00505CA9"/>
    <w:rsid w:val="0050608C"/>
    <w:rsid w:val="0050621C"/>
    <w:rsid w:val="00506E44"/>
    <w:rsid w:val="00510D59"/>
    <w:rsid w:val="00511549"/>
    <w:rsid w:val="00512993"/>
    <w:rsid w:val="00514869"/>
    <w:rsid w:val="00516D48"/>
    <w:rsid w:val="00517E8B"/>
    <w:rsid w:val="005216C6"/>
    <w:rsid w:val="005227D9"/>
    <w:rsid w:val="005233E8"/>
    <w:rsid w:val="005246CC"/>
    <w:rsid w:val="00527CFA"/>
    <w:rsid w:val="00532321"/>
    <w:rsid w:val="00534E1F"/>
    <w:rsid w:val="005375DF"/>
    <w:rsid w:val="00541CBA"/>
    <w:rsid w:val="00542264"/>
    <w:rsid w:val="00542A23"/>
    <w:rsid w:val="00547675"/>
    <w:rsid w:val="005501B6"/>
    <w:rsid w:val="0055033F"/>
    <w:rsid w:val="00554C36"/>
    <w:rsid w:val="00555255"/>
    <w:rsid w:val="00563D41"/>
    <w:rsid w:val="005641DF"/>
    <w:rsid w:val="005649E9"/>
    <w:rsid w:val="00564D5B"/>
    <w:rsid w:val="005675C6"/>
    <w:rsid w:val="005719AE"/>
    <w:rsid w:val="00573915"/>
    <w:rsid w:val="0057708B"/>
    <w:rsid w:val="0057712A"/>
    <w:rsid w:val="00577192"/>
    <w:rsid w:val="00577F84"/>
    <w:rsid w:val="005816C0"/>
    <w:rsid w:val="005863C0"/>
    <w:rsid w:val="005875A9"/>
    <w:rsid w:val="005900C0"/>
    <w:rsid w:val="005918D0"/>
    <w:rsid w:val="00592D17"/>
    <w:rsid w:val="00592E64"/>
    <w:rsid w:val="005956BB"/>
    <w:rsid w:val="005A0C04"/>
    <w:rsid w:val="005A26BA"/>
    <w:rsid w:val="005A3371"/>
    <w:rsid w:val="005A3A12"/>
    <w:rsid w:val="005A4323"/>
    <w:rsid w:val="005A5052"/>
    <w:rsid w:val="005A64D2"/>
    <w:rsid w:val="005A6D11"/>
    <w:rsid w:val="005A6F6F"/>
    <w:rsid w:val="005B069B"/>
    <w:rsid w:val="005B1E91"/>
    <w:rsid w:val="005B2CCB"/>
    <w:rsid w:val="005C18CD"/>
    <w:rsid w:val="005C3CFC"/>
    <w:rsid w:val="005C3DBD"/>
    <w:rsid w:val="005C3FFB"/>
    <w:rsid w:val="005C64B3"/>
    <w:rsid w:val="005C651E"/>
    <w:rsid w:val="005C7EC8"/>
    <w:rsid w:val="005D4EC4"/>
    <w:rsid w:val="005D58B8"/>
    <w:rsid w:val="005D6DB3"/>
    <w:rsid w:val="005D74CD"/>
    <w:rsid w:val="005E0AE6"/>
    <w:rsid w:val="005E2D4B"/>
    <w:rsid w:val="005F0274"/>
    <w:rsid w:val="005F227D"/>
    <w:rsid w:val="005F3881"/>
    <w:rsid w:val="005F5B58"/>
    <w:rsid w:val="005F7624"/>
    <w:rsid w:val="00601BF9"/>
    <w:rsid w:val="0060209D"/>
    <w:rsid w:val="0060230E"/>
    <w:rsid w:val="0060286D"/>
    <w:rsid w:val="00603159"/>
    <w:rsid w:val="00605BC5"/>
    <w:rsid w:val="00606ADC"/>
    <w:rsid w:val="00617311"/>
    <w:rsid w:val="0061782B"/>
    <w:rsid w:val="00617FBA"/>
    <w:rsid w:val="00621B31"/>
    <w:rsid w:val="00622462"/>
    <w:rsid w:val="00623C4D"/>
    <w:rsid w:val="00627B34"/>
    <w:rsid w:val="00632401"/>
    <w:rsid w:val="00632885"/>
    <w:rsid w:val="00632FCE"/>
    <w:rsid w:val="00634F22"/>
    <w:rsid w:val="006354BC"/>
    <w:rsid w:val="006431D7"/>
    <w:rsid w:val="00643AEF"/>
    <w:rsid w:val="00645113"/>
    <w:rsid w:val="00645553"/>
    <w:rsid w:val="006455A6"/>
    <w:rsid w:val="0065084B"/>
    <w:rsid w:val="006509E6"/>
    <w:rsid w:val="0065115B"/>
    <w:rsid w:val="00651BBD"/>
    <w:rsid w:val="00652B94"/>
    <w:rsid w:val="006546F5"/>
    <w:rsid w:val="00656497"/>
    <w:rsid w:val="00660065"/>
    <w:rsid w:val="006645EA"/>
    <w:rsid w:val="00666B93"/>
    <w:rsid w:val="00672A80"/>
    <w:rsid w:val="006738BE"/>
    <w:rsid w:val="00673944"/>
    <w:rsid w:val="00675492"/>
    <w:rsid w:val="006771A8"/>
    <w:rsid w:val="006802FF"/>
    <w:rsid w:val="00680561"/>
    <w:rsid w:val="00680635"/>
    <w:rsid w:val="00683159"/>
    <w:rsid w:val="00683236"/>
    <w:rsid w:val="00683C26"/>
    <w:rsid w:val="00684152"/>
    <w:rsid w:val="00684648"/>
    <w:rsid w:val="006865DE"/>
    <w:rsid w:val="00690420"/>
    <w:rsid w:val="00696D95"/>
    <w:rsid w:val="00696DD9"/>
    <w:rsid w:val="006A16C5"/>
    <w:rsid w:val="006B04CB"/>
    <w:rsid w:val="006B1CF4"/>
    <w:rsid w:val="006B2682"/>
    <w:rsid w:val="006B27A0"/>
    <w:rsid w:val="006B2A51"/>
    <w:rsid w:val="006B2AAE"/>
    <w:rsid w:val="006B4A99"/>
    <w:rsid w:val="006B4D4E"/>
    <w:rsid w:val="006B7683"/>
    <w:rsid w:val="006B7E6C"/>
    <w:rsid w:val="006C2240"/>
    <w:rsid w:val="006C700F"/>
    <w:rsid w:val="006D46E2"/>
    <w:rsid w:val="006D4FAD"/>
    <w:rsid w:val="006D6600"/>
    <w:rsid w:val="006E0030"/>
    <w:rsid w:val="006E028F"/>
    <w:rsid w:val="006E1269"/>
    <w:rsid w:val="006E127A"/>
    <w:rsid w:val="006E4A3A"/>
    <w:rsid w:val="006E5308"/>
    <w:rsid w:val="006E58F3"/>
    <w:rsid w:val="006E60BD"/>
    <w:rsid w:val="006E6F4F"/>
    <w:rsid w:val="006E796C"/>
    <w:rsid w:val="006F14DD"/>
    <w:rsid w:val="006F2813"/>
    <w:rsid w:val="006F2FBF"/>
    <w:rsid w:val="006F530C"/>
    <w:rsid w:val="006F5474"/>
    <w:rsid w:val="006F5D68"/>
    <w:rsid w:val="006F5F8B"/>
    <w:rsid w:val="007005E2"/>
    <w:rsid w:val="007009BE"/>
    <w:rsid w:val="00703124"/>
    <w:rsid w:val="0070555B"/>
    <w:rsid w:val="00707C54"/>
    <w:rsid w:val="00710E99"/>
    <w:rsid w:val="00713BA9"/>
    <w:rsid w:val="00714957"/>
    <w:rsid w:val="00714CB3"/>
    <w:rsid w:val="00716012"/>
    <w:rsid w:val="0071646C"/>
    <w:rsid w:val="00716F95"/>
    <w:rsid w:val="00723C62"/>
    <w:rsid w:val="00726CCA"/>
    <w:rsid w:val="0073089E"/>
    <w:rsid w:val="00735589"/>
    <w:rsid w:val="00737B37"/>
    <w:rsid w:val="00737BFC"/>
    <w:rsid w:val="00737F17"/>
    <w:rsid w:val="007408A3"/>
    <w:rsid w:val="00740EC3"/>
    <w:rsid w:val="00741577"/>
    <w:rsid w:val="00750E81"/>
    <w:rsid w:val="00751832"/>
    <w:rsid w:val="0075585E"/>
    <w:rsid w:val="00757B5A"/>
    <w:rsid w:val="00760DDC"/>
    <w:rsid w:val="00761C43"/>
    <w:rsid w:val="00762BCC"/>
    <w:rsid w:val="0076490A"/>
    <w:rsid w:val="0076678F"/>
    <w:rsid w:val="00771A79"/>
    <w:rsid w:val="007720E3"/>
    <w:rsid w:val="00780038"/>
    <w:rsid w:val="007800D1"/>
    <w:rsid w:val="0078183F"/>
    <w:rsid w:val="0078289E"/>
    <w:rsid w:val="007829ED"/>
    <w:rsid w:val="00782ADA"/>
    <w:rsid w:val="00782FE9"/>
    <w:rsid w:val="00783A04"/>
    <w:rsid w:val="0078472F"/>
    <w:rsid w:val="00784DA9"/>
    <w:rsid w:val="00785711"/>
    <w:rsid w:val="00790321"/>
    <w:rsid w:val="00794891"/>
    <w:rsid w:val="007A3F51"/>
    <w:rsid w:val="007A46AC"/>
    <w:rsid w:val="007A572B"/>
    <w:rsid w:val="007A5A3D"/>
    <w:rsid w:val="007C07DE"/>
    <w:rsid w:val="007C0922"/>
    <w:rsid w:val="007C16C0"/>
    <w:rsid w:val="007C266D"/>
    <w:rsid w:val="007C3006"/>
    <w:rsid w:val="007C4040"/>
    <w:rsid w:val="007C492E"/>
    <w:rsid w:val="007C5B20"/>
    <w:rsid w:val="007C5C10"/>
    <w:rsid w:val="007C756E"/>
    <w:rsid w:val="007C7C0E"/>
    <w:rsid w:val="007D16DB"/>
    <w:rsid w:val="007D2DDB"/>
    <w:rsid w:val="007D3A82"/>
    <w:rsid w:val="007D4BD5"/>
    <w:rsid w:val="007D4DC0"/>
    <w:rsid w:val="007D5CFC"/>
    <w:rsid w:val="007D5D63"/>
    <w:rsid w:val="007D6AA5"/>
    <w:rsid w:val="007E23B2"/>
    <w:rsid w:val="007E37D6"/>
    <w:rsid w:val="007E37EC"/>
    <w:rsid w:val="007E409B"/>
    <w:rsid w:val="007E5CD1"/>
    <w:rsid w:val="007E624D"/>
    <w:rsid w:val="007E6DC7"/>
    <w:rsid w:val="007E6E3A"/>
    <w:rsid w:val="007F0F9F"/>
    <w:rsid w:val="007F158E"/>
    <w:rsid w:val="007F3007"/>
    <w:rsid w:val="0080105B"/>
    <w:rsid w:val="008023FD"/>
    <w:rsid w:val="00802EB5"/>
    <w:rsid w:val="00804635"/>
    <w:rsid w:val="0080490B"/>
    <w:rsid w:val="00806933"/>
    <w:rsid w:val="00807380"/>
    <w:rsid w:val="00810417"/>
    <w:rsid w:val="008146DC"/>
    <w:rsid w:val="00815439"/>
    <w:rsid w:val="00816AFA"/>
    <w:rsid w:val="00816D40"/>
    <w:rsid w:val="008177DE"/>
    <w:rsid w:val="00817929"/>
    <w:rsid w:val="00824127"/>
    <w:rsid w:val="00824DE5"/>
    <w:rsid w:val="00825778"/>
    <w:rsid w:val="00825980"/>
    <w:rsid w:val="00825A52"/>
    <w:rsid w:val="008263DF"/>
    <w:rsid w:val="008317C0"/>
    <w:rsid w:val="0083331E"/>
    <w:rsid w:val="00835D98"/>
    <w:rsid w:val="0084182C"/>
    <w:rsid w:val="008421CD"/>
    <w:rsid w:val="008438FF"/>
    <w:rsid w:val="00846853"/>
    <w:rsid w:val="00847449"/>
    <w:rsid w:val="00852669"/>
    <w:rsid w:val="008541DA"/>
    <w:rsid w:val="00857748"/>
    <w:rsid w:val="008620C6"/>
    <w:rsid w:val="008623D9"/>
    <w:rsid w:val="0086260F"/>
    <w:rsid w:val="00863D8B"/>
    <w:rsid w:val="00864CA9"/>
    <w:rsid w:val="00864F6C"/>
    <w:rsid w:val="0086582A"/>
    <w:rsid w:val="00871D6E"/>
    <w:rsid w:val="00871E97"/>
    <w:rsid w:val="008722D2"/>
    <w:rsid w:val="00872AA5"/>
    <w:rsid w:val="00873090"/>
    <w:rsid w:val="008737FA"/>
    <w:rsid w:val="00876BE5"/>
    <w:rsid w:val="00876CC3"/>
    <w:rsid w:val="008778C5"/>
    <w:rsid w:val="00880CAB"/>
    <w:rsid w:val="00880CB6"/>
    <w:rsid w:val="00881E36"/>
    <w:rsid w:val="008830EE"/>
    <w:rsid w:val="00883CCB"/>
    <w:rsid w:val="00885367"/>
    <w:rsid w:val="008854E4"/>
    <w:rsid w:val="00890A5C"/>
    <w:rsid w:val="00890A93"/>
    <w:rsid w:val="00893DFC"/>
    <w:rsid w:val="00894471"/>
    <w:rsid w:val="00894C6E"/>
    <w:rsid w:val="008954E4"/>
    <w:rsid w:val="00896429"/>
    <w:rsid w:val="008A2612"/>
    <w:rsid w:val="008A27EA"/>
    <w:rsid w:val="008A49B1"/>
    <w:rsid w:val="008B33D1"/>
    <w:rsid w:val="008B34E1"/>
    <w:rsid w:val="008B442F"/>
    <w:rsid w:val="008B4ED7"/>
    <w:rsid w:val="008B5440"/>
    <w:rsid w:val="008B57A1"/>
    <w:rsid w:val="008C2BC6"/>
    <w:rsid w:val="008C2BCA"/>
    <w:rsid w:val="008C342C"/>
    <w:rsid w:val="008C3994"/>
    <w:rsid w:val="008C5CCD"/>
    <w:rsid w:val="008C6381"/>
    <w:rsid w:val="008C72E9"/>
    <w:rsid w:val="008D243E"/>
    <w:rsid w:val="008D28ED"/>
    <w:rsid w:val="008E03A6"/>
    <w:rsid w:val="008E265C"/>
    <w:rsid w:val="008E2B16"/>
    <w:rsid w:val="008E4012"/>
    <w:rsid w:val="008E4CBF"/>
    <w:rsid w:val="008E5A13"/>
    <w:rsid w:val="008E7568"/>
    <w:rsid w:val="008E779C"/>
    <w:rsid w:val="008E779E"/>
    <w:rsid w:val="008F18B2"/>
    <w:rsid w:val="008F1B44"/>
    <w:rsid w:val="008F1BF9"/>
    <w:rsid w:val="008F2BEA"/>
    <w:rsid w:val="008F44A9"/>
    <w:rsid w:val="008F4D4E"/>
    <w:rsid w:val="008F60DA"/>
    <w:rsid w:val="00900155"/>
    <w:rsid w:val="009015CD"/>
    <w:rsid w:val="00901766"/>
    <w:rsid w:val="009037B9"/>
    <w:rsid w:val="00905CD6"/>
    <w:rsid w:val="00905DC7"/>
    <w:rsid w:val="00905EFD"/>
    <w:rsid w:val="009068EC"/>
    <w:rsid w:val="0091194B"/>
    <w:rsid w:val="009124B3"/>
    <w:rsid w:val="00912F5F"/>
    <w:rsid w:val="00913EC7"/>
    <w:rsid w:val="0091536D"/>
    <w:rsid w:val="009174C7"/>
    <w:rsid w:val="00917EBC"/>
    <w:rsid w:val="009207BD"/>
    <w:rsid w:val="00921946"/>
    <w:rsid w:val="009225B8"/>
    <w:rsid w:val="00922E7F"/>
    <w:rsid w:val="009301B0"/>
    <w:rsid w:val="009304D0"/>
    <w:rsid w:val="00930733"/>
    <w:rsid w:val="009312C6"/>
    <w:rsid w:val="0093133A"/>
    <w:rsid w:val="00932F38"/>
    <w:rsid w:val="009406B6"/>
    <w:rsid w:val="00941544"/>
    <w:rsid w:val="00943689"/>
    <w:rsid w:val="0095205A"/>
    <w:rsid w:val="00954E30"/>
    <w:rsid w:val="00955882"/>
    <w:rsid w:val="009564FD"/>
    <w:rsid w:val="00957EB6"/>
    <w:rsid w:val="00962169"/>
    <w:rsid w:val="00963300"/>
    <w:rsid w:val="00965972"/>
    <w:rsid w:val="00967015"/>
    <w:rsid w:val="009674DA"/>
    <w:rsid w:val="009723B9"/>
    <w:rsid w:val="00974038"/>
    <w:rsid w:val="0097467B"/>
    <w:rsid w:val="009801AD"/>
    <w:rsid w:val="00980A90"/>
    <w:rsid w:val="00982040"/>
    <w:rsid w:val="00982877"/>
    <w:rsid w:val="0098305C"/>
    <w:rsid w:val="00983C9F"/>
    <w:rsid w:val="00985D23"/>
    <w:rsid w:val="009861C5"/>
    <w:rsid w:val="009908E8"/>
    <w:rsid w:val="00991BCE"/>
    <w:rsid w:val="00992885"/>
    <w:rsid w:val="009A046C"/>
    <w:rsid w:val="009B252E"/>
    <w:rsid w:val="009B5401"/>
    <w:rsid w:val="009B6BDB"/>
    <w:rsid w:val="009B78C6"/>
    <w:rsid w:val="009C0A1F"/>
    <w:rsid w:val="009C19D4"/>
    <w:rsid w:val="009C1EEC"/>
    <w:rsid w:val="009C1EFD"/>
    <w:rsid w:val="009C2B9B"/>
    <w:rsid w:val="009C3720"/>
    <w:rsid w:val="009C4749"/>
    <w:rsid w:val="009C4BAA"/>
    <w:rsid w:val="009C58B6"/>
    <w:rsid w:val="009C6674"/>
    <w:rsid w:val="009C72B7"/>
    <w:rsid w:val="009D0D7B"/>
    <w:rsid w:val="009D1275"/>
    <w:rsid w:val="009D4E41"/>
    <w:rsid w:val="009D764B"/>
    <w:rsid w:val="009E0F2D"/>
    <w:rsid w:val="009E3A1C"/>
    <w:rsid w:val="009E5017"/>
    <w:rsid w:val="009E50C6"/>
    <w:rsid w:val="009E59C7"/>
    <w:rsid w:val="009F0584"/>
    <w:rsid w:val="009F071C"/>
    <w:rsid w:val="009F07BD"/>
    <w:rsid w:val="009F1476"/>
    <w:rsid w:val="009F1F63"/>
    <w:rsid w:val="009F2AFD"/>
    <w:rsid w:val="009F36F1"/>
    <w:rsid w:val="00A03ACE"/>
    <w:rsid w:val="00A03B90"/>
    <w:rsid w:val="00A03E93"/>
    <w:rsid w:val="00A0501D"/>
    <w:rsid w:val="00A05764"/>
    <w:rsid w:val="00A1155F"/>
    <w:rsid w:val="00A11FC4"/>
    <w:rsid w:val="00A13273"/>
    <w:rsid w:val="00A156AC"/>
    <w:rsid w:val="00A165D2"/>
    <w:rsid w:val="00A16DB0"/>
    <w:rsid w:val="00A2277A"/>
    <w:rsid w:val="00A23C5D"/>
    <w:rsid w:val="00A258AF"/>
    <w:rsid w:val="00A25EDA"/>
    <w:rsid w:val="00A26E67"/>
    <w:rsid w:val="00A30021"/>
    <w:rsid w:val="00A30897"/>
    <w:rsid w:val="00A3135B"/>
    <w:rsid w:val="00A3689D"/>
    <w:rsid w:val="00A407CA"/>
    <w:rsid w:val="00A42516"/>
    <w:rsid w:val="00A43241"/>
    <w:rsid w:val="00A43F2B"/>
    <w:rsid w:val="00A475B5"/>
    <w:rsid w:val="00A515C2"/>
    <w:rsid w:val="00A51EE8"/>
    <w:rsid w:val="00A53EFE"/>
    <w:rsid w:val="00A5440A"/>
    <w:rsid w:val="00A55023"/>
    <w:rsid w:val="00A57B54"/>
    <w:rsid w:val="00A62845"/>
    <w:rsid w:val="00A633D2"/>
    <w:rsid w:val="00A636B9"/>
    <w:rsid w:val="00A648A4"/>
    <w:rsid w:val="00A64ADD"/>
    <w:rsid w:val="00A70F22"/>
    <w:rsid w:val="00A7189F"/>
    <w:rsid w:val="00A7379F"/>
    <w:rsid w:val="00A74E14"/>
    <w:rsid w:val="00A75364"/>
    <w:rsid w:val="00A75A90"/>
    <w:rsid w:val="00A76540"/>
    <w:rsid w:val="00A77E08"/>
    <w:rsid w:val="00A82BC4"/>
    <w:rsid w:val="00A90BED"/>
    <w:rsid w:val="00A93A9E"/>
    <w:rsid w:val="00A94529"/>
    <w:rsid w:val="00A9728B"/>
    <w:rsid w:val="00A97FED"/>
    <w:rsid w:val="00AA0C51"/>
    <w:rsid w:val="00AA20B2"/>
    <w:rsid w:val="00AA45D3"/>
    <w:rsid w:val="00AA5202"/>
    <w:rsid w:val="00AA5E84"/>
    <w:rsid w:val="00AB04CE"/>
    <w:rsid w:val="00AB2AFA"/>
    <w:rsid w:val="00AB4E92"/>
    <w:rsid w:val="00AB7A03"/>
    <w:rsid w:val="00AC2C8D"/>
    <w:rsid w:val="00AC3A94"/>
    <w:rsid w:val="00AC59BC"/>
    <w:rsid w:val="00AC7739"/>
    <w:rsid w:val="00AD2487"/>
    <w:rsid w:val="00AD39C0"/>
    <w:rsid w:val="00AD5949"/>
    <w:rsid w:val="00AD5D9C"/>
    <w:rsid w:val="00AD722F"/>
    <w:rsid w:val="00AD731F"/>
    <w:rsid w:val="00AD7FFB"/>
    <w:rsid w:val="00AE01D4"/>
    <w:rsid w:val="00AE02A0"/>
    <w:rsid w:val="00AE0890"/>
    <w:rsid w:val="00AE149A"/>
    <w:rsid w:val="00AE33A1"/>
    <w:rsid w:val="00AE4063"/>
    <w:rsid w:val="00AE4960"/>
    <w:rsid w:val="00AE6179"/>
    <w:rsid w:val="00AE6BFA"/>
    <w:rsid w:val="00AE73D8"/>
    <w:rsid w:val="00AF0167"/>
    <w:rsid w:val="00AF1E29"/>
    <w:rsid w:val="00AF41CD"/>
    <w:rsid w:val="00AF5861"/>
    <w:rsid w:val="00AF6538"/>
    <w:rsid w:val="00B0046B"/>
    <w:rsid w:val="00B024D7"/>
    <w:rsid w:val="00B04B44"/>
    <w:rsid w:val="00B04DD4"/>
    <w:rsid w:val="00B059B5"/>
    <w:rsid w:val="00B0736E"/>
    <w:rsid w:val="00B120F2"/>
    <w:rsid w:val="00B1249D"/>
    <w:rsid w:val="00B1379C"/>
    <w:rsid w:val="00B13E4F"/>
    <w:rsid w:val="00B14332"/>
    <w:rsid w:val="00B14451"/>
    <w:rsid w:val="00B16E28"/>
    <w:rsid w:val="00B21355"/>
    <w:rsid w:val="00B23068"/>
    <w:rsid w:val="00B26681"/>
    <w:rsid w:val="00B26AB6"/>
    <w:rsid w:val="00B26C45"/>
    <w:rsid w:val="00B40C15"/>
    <w:rsid w:val="00B41C96"/>
    <w:rsid w:val="00B42F40"/>
    <w:rsid w:val="00B43115"/>
    <w:rsid w:val="00B43769"/>
    <w:rsid w:val="00B511C1"/>
    <w:rsid w:val="00B51F6A"/>
    <w:rsid w:val="00B53A0D"/>
    <w:rsid w:val="00B554BD"/>
    <w:rsid w:val="00B55F93"/>
    <w:rsid w:val="00B6007E"/>
    <w:rsid w:val="00B6021D"/>
    <w:rsid w:val="00B643F4"/>
    <w:rsid w:val="00B64C0F"/>
    <w:rsid w:val="00B66480"/>
    <w:rsid w:val="00B6714E"/>
    <w:rsid w:val="00B70732"/>
    <w:rsid w:val="00B71882"/>
    <w:rsid w:val="00B7222D"/>
    <w:rsid w:val="00B72677"/>
    <w:rsid w:val="00B74069"/>
    <w:rsid w:val="00B75E26"/>
    <w:rsid w:val="00B77610"/>
    <w:rsid w:val="00B8076F"/>
    <w:rsid w:val="00B81300"/>
    <w:rsid w:val="00B81C99"/>
    <w:rsid w:val="00B8284A"/>
    <w:rsid w:val="00B83333"/>
    <w:rsid w:val="00B83E82"/>
    <w:rsid w:val="00B84358"/>
    <w:rsid w:val="00B85AE7"/>
    <w:rsid w:val="00B85B0F"/>
    <w:rsid w:val="00B86991"/>
    <w:rsid w:val="00B94D9D"/>
    <w:rsid w:val="00B95990"/>
    <w:rsid w:val="00B95C9A"/>
    <w:rsid w:val="00B9655A"/>
    <w:rsid w:val="00B97A89"/>
    <w:rsid w:val="00BA0949"/>
    <w:rsid w:val="00BA54E3"/>
    <w:rsid w:val="00BA7A9B"/>
    <w:rsid w:val="00BB08B7"/>
    <w:rsid w:val="00BB562D"/>
    <w:rsid w:val="00BB567D"/>
    <w:rsid w:val="00BB66CB"/>
    <w:rsid w:val="00BC2512"/>
    <w:rsid w:val="00BC34C1"/>
    <w:rsid w:val="00BC3D19"/>
    <w:rsid w:val="00BC4F88"/>
    <w:rsid w:val="00BC58B7"/>
    <w:rsid w:val="00BC7B01"/>
    <w:rsid w:val="00BD24C4"/>
    <w:rsid w:val="00BE0071"/>
    <w:rsid w:val="00BE183A"/>
    <w:rsid w:val="00BE1A84"/>
    <w:rsid w:val="00BE21EB"/>
    <w:rsid w:val="00BE3EF1"/>
    <w:rsid w:val="00BE4533"/>
    <w:rsid w:val="00BE5EA9"/>
    <w:rsid w:val="00BE69E7"/>
    <w:rsid w:val="00BF09B9"/>
    <w:rsid w:val="00BF1CBF"/>
    <w:rsid w:val="00BF227E"/>
    <w:rsid w:val="00BF2D42"/>
    <w:rsid w:val="00BF38FD"/>
    <w:rsid w:val="00BF456B"/>
    <w:rsid w:val="00BF4C9A"/>
    <w:rsid w:val="00BF623C"/>
    <w:rsid w:val="00BF7A41"/>
    <w:rsid w:val="00C015D6"/>
    <w:rsid w:val="00C034AD"/>
    <w:rsid w:val="00C0367E"/>
    <w:rsid w:val="00C03F82"/>
    <w:rsid w:val="00C12970"/>
    <w:rsid w:val="00C15A3B"/>
    <w:rsid w:val="00C2023F"/>
    <w:rsid w:val="00C21171"/>
    <w:rsid w:val="00C22863"/>
    <w:rsid w:val="00C23213"/>
    <w:rsid w:val="00C2484B"/>
    <w:rsid w:val="00C26EE0"/>
    <w:rsid w:val="00C27BDD"/>
    <w:rsid w:val="00C3069A"/>
    <w:rsid w:val="00C32473"/>
    <w:rsid w:val="00C35FFB"/>
    <w:rsid w:val="00C410FD"/>
    <w:rsid w:val="00C441D4"/>
    <w:rsid w:val="00C44317"/>
    <w:rsid w:val="00C447F1"/>
    <w:rsid w:val="00C45D8F"/>
    <w:rsid w:val="00C46337"/>
    <w:rsid w:val="00C51EEB"/>
    <w:rsid w:val="00C5296A"/>
    <w:rsid w:val="00C52C04"/>
    <w:rsid w:val="00C53267"/>
    <w:rsid w:val="00C532D9"/>
    <w:rsid w:val="00C54160"/>
    <w:rsid w:val="00C60A38"/>
    <w:rsid w:val="00C659C2"/>
    <w:rsid w:val="00C70B5C"/>
    <w:rsid w:val="00C711A7"/>
    <w:rsid w:val="00C71855"/>
    <w:rsid w:val="00C7250F"/>
    <w:rsid w:val="00C75DAE"/>
    <w:rsid w:val="00C7706E"/>
    <w:rsid w:val="00C8100E"/>
    <w:rsid w:val="00C82A9C"/>
    <w:rsid w:val="00C83837"/>
    <w:rsid w:val="00C84516"/>
    <w:rsid w:val="00C865D5"/>
    <w:rsid w:val="00C91757"/>
    <w:rsid w:val="00C9202F"/>
    <w:rsid w:val="00C93897"/>
    <w:rsid w:val="00CA125B"/>
    <w:rsid w:val="00CA3591"/>
    <w:rsid w:val="00CA61FD"/>
    <w:rsid w:val="00CA6940"/>
    <w:rsid w:val="00CA741E"/>
    <w:rsid w:val="00CB0408"/>
    <w:rsid w:val="00CB2C4C"/>
    <w:rsid w:val="00CB358E"/>
    <w:rsid w:val="00CB47AB"/>
    <w:rsid w:val="00CC0C47"/>
    <w:rsid w:val="00CC2146"/>
    <w:rsid w:val="00CC299B"/>
    <w:rsid w:val="00CC33B8"/>
    <w:rsid w:val="00CC3EBD"/>
    <w:rsid w:val="00CC5554"/>
    <w:rsid w:val="00CC62C5"/>
    <w:rsid w:val="00CC7356"/>
    <w:rsid w:val="00CC7FD4"/>
    <w:rsid w:val="00CD3A1D"/>
    <w:rsid w:val="00CD450D"/>
    <w:rsid w:val="00CE4CAD"/>
    <w:rsid w:val="00CE5366"/>
    <w:rsid w:val="00CF0325"/>
    <w:rsid w:val="00CF2740"/>
    <w:rsid w:val="00CF2AF6"/>
    <w:rsid w:val="00CF57E2"/>
    <w:rsid w:val="00D003B3"/>
    <w:rsid w:val="00D0211C"/>
    <w:rsid w:val="00D04507"/>
    <w:rsid w:val="00D05821"/>
    <w:rsid w:val="00D05977"/>
    <w:rsid w:val="00D06C08"/>
    <w:rsid w:val="00D117AC"/>
    <w:rsid w:val="00D158FF"/>
    <w:rsid w:val="00D20D3E"/>
    <w:rsid w:val="00D2148F"/>
    <w:rsid w:val="00D2356B"/>
    <w:rsid w:val="00D25C85"/>
    <w:rsid w:val="00D2745F"/>
    <w:rsid w:val="00D32E2D"/>
    <w:rsid w:val="00D356DC"/>
    <w:rsid w:val="00D37061"/>
    <w:rsid w:val="00D454EC"/>
    <w:rsid w:val="00D45B4E"/>
    <w:rsid w:val="00D500FE"/>
    <w:rsid w:val="00D514F0"/>
    <w:rsid w:val="00D51AFF"/>
    <w:rsid w:val="00D523A1"/>
    <w:rsid w:val="00D525E2"/>
    <w:rsid w:val="00D525F0"/>
    <w:rsid w:val="00D52C89"/>
    <w:rsid w:val="00D54036"/>
    <w:rsid w:val="00D556B2"/>
    <w:rsid w:val="00D55726"/>
    <w:rsid w:val="00D57D51"/>
    <w:rsid w:val="00D57E62"/>
    <w:rsid w:val="00D60643"/>
    <w:rsid w:val="00D60698"/>
    <w:rsid w:val="00D614D6"/>
    <w:rsid w:val="00D6244E"/>
    <w:rsid w:val="00D62802"/>
    <w:rsid w:val="00D644CF"/>
    <w:rsid w:val="00D64D06"/>
    <w:rsid w:val="00D74BE5"/>
    <w:rsid w:val="00D77310"/>
    <w:rsid w:val="00D77F5B"/>
    <w:rsid w:val="00D8128C"/>
    <w:rsid w:val="00D82A3B"/>
    <w:rsid w:val="00D82B71"/>
    <w:rsid w:val="00D84A8B"/>
    <w:rsid w:val="00D84F2D"/>
    <w:rsid w:val="00D862FF"/>
    <w:rsid w:val="00D86565"/>
    <w:rsid w:val="00D8759E"/>
    <w:rsid w:val="00D9010C"/>
    <w:rsid w:val="00D91E8F"/>
    <w:rsid w:val="00D9268C"/>
    <w:rsid w:val="00D926A5"/>
    <w:rsid w:val="00D9332B"/>
    <w:rsid w:val="00D9678F"/>
    <w:rsid w:val="00DA0F30"/>
    <w:rsid w:val="00DA2B01"/>
    <w:rsid w:val="00DA38AA"/>
    <w:rsid w:val="00DA4498"/>
    <w:rsid w:val="00DA4CA5"/>
    <w:rsid w:val="00DA501E"/>
    <w:rsid w:val="00DA618A"/>
    <w:rsid w:val="00DA7F83"/>
    <w:rsid w:val="00DB063D"/>
    <w:rsid w:val="00DB410D"/>
    <w:rsid w:val="00DB4242"/>
    <w:rsid w:val="00DB4BFE"/>
    <w:rsid w:val="00DC3EE6"/>
    <w:rsid w:val="00DC4BB6"/>
    <w:rsid w:val="00DC6531"/>
    <w:rsid w:val="00DD1650"/>
    <w:rsid w:val="00DD2901"/>
    <w:rsid w:val="00DD2E38"/>
    <w:rsid w:val="00DD3E09"/>
    <w:rsid w:val="00DD4586"/>
    <w:rsid w:val="00DD45BC"/>
    <w:rsid w:val="00DD51F2"/>
    <w:rsid w:val="00DE1AA2"/>
    <w:rsid w:val="00DE25D4"/>
    <w:rsid w:val="00DE3157"/>
    <w:rsid w:val="00DE52CA"/>
    <w:rsid w:val="00DE6791"/>
    <w:rsid w:val="00DF3159"/>
    <w:rsid w:val="00DF3A89"/>
    <w:rsid w:val="00DF54BA"/>
    <w:rsid w:val="00DF6CE8"/>
    <w:rsid w:val="00E020B5"/>
    <w:rsid w:val="00E025B1"/>
    <w:rsid w:val="00E03657"/>
    <w:rsid w:val="00E05E3A"/>
    <w:rsid w:val="00E0639C"/>
    <w:rsid w:val="00E205E4"/>
    <w:rsid w:val="00E21FDD"/>
    <w:rsid w:val="00E2282D"/>
    <w:rsid w:val="00E2287C"/>
    <w:rsid w:val="00E27D23"/>
    <w:rsid w:val="00E27E57"/>
    <w:rsid w:val="00E309CF"/>
    <w:rsid w:val="00E30BF0"/>
    <w:rsid w:val="00E32BAF"/>
    <w:rsid w:val="00E35C0B"/>
    <w:rsid w:val="00E40925"/>
    <w:rsid w:val="00E4143B"/>
    <w:rsid w:val="00E41714"/>
    <w:rsid w:val="00E44689"/>
    <w:rsid w:val="00E46035"/>
    <w:rsid w:val="00E476EE"/>
    <w:rsid w:val="00E502FD"/>
    <w:rsid w:val="00E510C9"/>
    <w:rsid w:val="00E51120"/>
    <w:rsid w:val="00E56B73"/>
    <w:rsid w:val="00E623AE"/>
    <w:rsid w:val="00E647B4"/>
    <w:rsid w:val="00E64F24"/>
    <w:rsid w:val="00E65D9A"/>
    <w:rsid w:val="00E6678C"/>
    <w:rsid w:val="00E66838"/>
    <w:rsid w:val="00E66933"/>
    <w:rsid w:val="00E70AA5"/>
    <w:rsid w:val="00E72A3D"/>
    <w:rsid w:val="00E75A28"/>
    <w:rsid w:val="00E76DCD"/>
    <w:rsid w:val="00E77AAA"/>
    <w:rsid w:val="00E80419"/>
    <w:rsid w:val="00E812E4"/>
    <w:rsid w:val="00E8134B"/>
    <w:rsid w:val="00E82AD3"/>
    <w:rsid w:val="00E84CE6"/>
    <w:rsid w:val="00E86CEE"/>
    <w:rsid w:val="00E87D37"/>
    <w:rsid w:val="00E9016D"/>
    <w:rsid w:val="00E901B6"/>
    <w:rsid w:val="00E90566"/>
    <w:rsid w:val="00E90868"/>
    <w:rsid w:val="00E91149"/>
    <w:rsid w:val="00E9154C"/>
    <w:rsid w:val="00E91AC4"/>
    <w:rsid w:val="00E91BB4"/>
    <w:rsid w:val="00E91C36"/>
    <w:rsid w:val="00E92CB2"/>
    <w:rsid w:val="00E9469F"/>
    <w:rsid w:val="00E94ACD"/>
    <w:rsid w:val="00E965DE"/>
    <w:rsid w:val="00E97A8E"/>
    <w:rsid w:val="00E97CB9"/>
    <w:rsid w:val="00EA2375"/>
    <w:rsid w:val="00EA5545"/>
    <w:rsid w:val="00EA725B"/>
    <w:rsid w:val="00EA7C0D"/>
    <w:rsid w:val="00EB13A8"/>
    <w:rsid w:val="00EB2755"/>
    <w:rsid w:val="00EB3523"/>
    <w:rsid w:val="00EB3D25"/>
    <w:rsid w:val="00EB4F0D"/>
    <w:rsid w:val="00EB571D"/>
    <w:rsid w:val="00EB5BBC"/>
    <w:rsid w:val="00EB6A25"/>
    <w:rsid w:val="00EC0EFE"/>
    <w:rsid w:val="00EC1165"/>
    <w:rsid w:val="00EC1676"/>
    <w:rsid w:val="00EC19FE"/>
    <w:rsid w:val="00EC1FBB"/>
    <w:rsid w:val="00EC3C1C"/>
    <w:rsid w:val="00EC5024"/>
    <w:rsid w:val="00EC5C15"/>
    <w:rsid w:val="00ED151A"/>
    <w:rsid w:val="00ED2F70"/>
    <w:rsid w:val="00ED2FD7"/>
    <w:rsid w:val="00ED32DA"/>
    <w:rsid w:val="00ED615A"/>
    <w:rsid w:val="00EE27BE"/>
    <w:rsid w:val="00EE2DD2"/>
    <w:rsid w:val="00EE6318"/>
    <w:rsid w:val="00EE70CE"/>
    <w:rsid w:val="00EF040D"/>
    <w:rsid w:val="00EF15ED"/>
    <w:rsid w:val="00EF3EF7"/>
    <w:rsid w:val="00EF4995"/>
    <w:rsid w:val="00EF6607"/>
    <w:rsid w:val="00EF6CCF"/>
    <w:rsid w:val="00EF7B6C"/>
    <w:rsid w:val="00EF7FDF"/>
    <w:rsid w:val="00F00221"/>
    <w:rsid w:val="00F014B9"/>
    <w:rsid w:val="00F027DE"/>
    <w:rsid w:val="00F072EB"/>
    <w:rsid w:val="00F075CB"/>
    <w:rsid w:val="00F115C0"/>
    <w:rsid w:val="00F13663"/>
    <w:rsid w:val="00F13BFD"/>
    <w:rsid w:val="00F17103"/>
    <w:rsid w:val="00F200EA"/>
    <w:rsid w:val="00F211BE"/>
    <w:rsid w:val="00F21BAB"/>
    <w:rsid w:val="00F23F5A"/>
    <w:rsid w:val="00F243E4"/>
    <w:rsid w:val="00F253C5"/>
    <w:rsid w:val="00F2672D"/>
    <w:rsid w:val="00F268C3"/>
    <w:rsid w:val="00F270AB"/>
    <w:rsid w:val="00F3047B"/>
    <w:rsid w:val="00F320C3"/>
    <w:rsid w:val="00F34D43"/>
    <w:rsid w:val="00F35B31"/>
    <w:rsid w:val="00F36930"/>
    <w:rsid w:val="00F40FD1"/>
    <w:rsid w:val="00F42CFD"/>
    <w:rsid w:val="00F4373B"/>
    <w:rsid w:val="00F45C18"/>
    <w:rsid w:val="00F50B56"/>
    <w:rsid w:val="00F5170E"/>
    <w:rsid w:val="00F52974"/>
    <w:rsid w:val="00F540EF"/>
    <w:rsid w:val="00F54222"/>
    <w:rsid w:val="00F54E0A"/>
    <w:rsid w:val="00F56564"/>
    <w:rsid w:val="00F61276"/>
    <w:rsid w:val="00F614EB"/>
    <w:rsid w:val="00F63211"/>
    <w:rsid w:val="00F63558"/>
    <w:rsid w:val="00F6587A"/>
    <w:rsid w:val="00F6715C"/>
    <w:rsid w:val="00F71119"/>
    <w:rsid w:val="00F74A2F"/>
    <w:rsid w:val="00F7639E"/>
    <w:rsid w:val="00F8012A"/>
    <w:rsid w:val="00F80EC3"/>
    <w:rsid w:val="00F80F70"/>
    <w:rsid w:val="00F81AC0"/>
    <w:rsid w:val="00F81C0B"/>
    <w:rsid w:val="00F83462"/>
    <w:rsid w:val="00F86DFE"/>
    <w:rsid w:val="00F87081"/>
    <w:rsid w:val="00F94785"/>
    <w:rsid w:val="00F94DCB"/>
    <w:rsid w:val="00FA0F42"/>
    <w:rsid w:val="00FA5C1E"/>
    <w:rsid w:val="00FA5C64"/>
    <w:rsid w:val="00FB09C7"/>
    <w:rsid w:val="00FB349A"/>
    <w:rsid w:val="00FC206F"/>
    <w:rsid w:val="00FC2370"/>
    <w:rsid w:val="00FC4723"/>
    <w:rsid w:val="00FC545C"/>
    <w:rsid w:val="00FC5DA6"/>
    <w:rsid w:val="00FD03D4"/>
    <w:rsid w:val="00FD662B"/>
    <w:rsid w:val="00FE26F3"/>
    <w:rsid w:val="00FE36D4"/>
    <w:rsid w:val="00FE408A"/>
    <w:rsid w:val="00FE4D07"/>
    <w:rsid w:val="00FE7C16"/>
    <w:rsid w:val="00FF00A3"/>
    <w:rsid w:val="00FF0CA6"/>
    <w:rsid w:val="00FF0F79"/>
    <w:rsid w:val="00FF13A9"/>
    <w:rsid w:val="00FF2056"/>
    <w:rsid w:val="00FF42E9"/>
    <w:rsid w:val="00FF5F35"/>
    <w:rsid w:val="00FF67EA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E9384"/>
  <w15:docId w15:val="{1B35AEBB-285C-4E32-9CB2-27FBE433B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0"/>
    <w:qFormat/>
    <w:rsid w:val="00881E3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5F5B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F5B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semiHidden/>
    <w:rsid w:val="005F5B58"/>
  </w:style>
  <w:style w:type="paragraph" w:styleId="a7">
    <w:name w:val="footer"/>
    <w:basedOn w:val="a"/>
    <w:link w:val="a8"/>
    <w:uiPriority w:val="99"/>
    <w:semiHidden/>
    <w:unhideWhenUsed/>
    <w:rsid w:val="005F5B5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semiHidden/>
    <w:rsid w:val="005F5B58"/>
  </w:style>
  <w:style w:type="character" w:customStyle="1" w:styleId="10">
    <w:name w:val="כותרת 1 תו"/>
    <w:basedOn w:val="a0"/>
    <w:link w:val="1"/>
    <w:rsid w:val="00881E3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List Paragraph"/>
    <w:basedOn w:val="a"/>
    <w:uiPriority w:val="34"/>
    <w:qFormat/>
    <w:rsid w:val="00893D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488;&#1497;&#1491;&#1488;&#1492;\&#1489;&#1512;&#1493;&#1498;\&#1491;&#1507;%20&#1500;&#1493;&#1490;&#1493;%20&#1506;&#1497;&#1503;%20&#1492;&#1497;&#1501;\mail\Ein%20hayam%20logo%202.dotx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Ein hayam logo 2</Template>
  <TotalTime>0</TotalTime>
  <Pages>1</Pages>
  <Words>257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boazweiss83@outlook.co.il</cp:lastModifiedBy>
  <cp:revision>2</cp:revision>
  <cp:lastPrinted>2017-06-21T04:42:00Z</cp:lastPrinted>
  <dcterms:created xsi:type="dcterms:W3CDTF">2021-06-22T19:34:00Z</dcterms:created>
  <dcterms:modified xsi:type="dcterms:W3CDTF">2021-06-22T19:34:00Z</dcterms:modified>
</cp:coreProperties>
</file>